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93" w:rsidRPr="00BE7CFF" w:rsidRDefault="006A1193" w:rsidP="00FF36D2">
      <w:pPr>
        <w:rPr>
          <w:b/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1193" w:rsidRPr="00BE7CFF" w:rsidRDefault="006A1193" w:rsidP="00F60594">
      <w:pPr>
        <w:jc w:val="center"/>
        <w:rPr>
          <w:b/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П Е Р Е Л І К</w:t>
      </w:r>
    </w:p>
    <w:p w:rsidR="006A1193" w:rsidRPr="00BE7CFF" w:rsidRDefault="006A1193" w:rsidP="00A7689F">
      <w:pPr>
        <w:jc w:val="center"/>
        <w:rPr>
          <w:b/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земельних питань на розгляд сесії    .09.2017 р. </w:t>
      </w:r>
    </w:p>
    <w:p w:rsidR="006A1193" w:rsidRPr="00BE7CFF" w:rsidRDefault="006A1193" w:rsidP="00B73CF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внесення змін в «Програму розвитку земельних відноси на території м.Городка на 2016-2017 роки».</w:t>
      </w: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затвердження детального плану території кварталу індивідуальної житлової забудови в мікрорайоні вулиць Будзановського-Стасюка-Озаркевича (27 ділянок).</w:t>
      </w: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внесення в Перелік земельних ділянок, призначених для продажу у власність та продажу права оренди на конкурентних засадах (аукціонах) наступних земельних ділянок:</w:t>
      </w:r>
    </w:p>
    <w:p w:rsidR="006A1193" w:rsidRPr="00BE7CFF" w:rsidRDefault="006A1193" w:rsidP="00CF37C3">
      <w:pPr>
        <w:pStyle w:val="ListParagraph"/>
        <w:numPr>
          <w:ilvl w:val="0"/>
          <w:numId w:val="36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на вул. Д.Яворницького орієнтовною площею 0,0200 га для будівництва та обслуговування будівель торгівлі;</w:t>
      </w:r>
    </w:p>
    <w:p w:rsidR="006A1193" w:rsidRPr="00BE7CFF" w:rsidRDefault="006A1193" w:rsidP="00A5670D">
      <w:pPr>
        <w:pStyle w:val="ListParagraph"/>
        <w:numPr>
          <w:ilvl w:val="0"/>
          <w:numId w:val="36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на вул. В.Івасюка орієнтовною площею 0,4200 га для будівництва та обслуговування складських приміщень.</w:t>
      </w:r>
    </w:p>
    <w:p w:rsidR="006A1193" w:rsidRPr="00BE7CFF" w:rsidRDefault="006A1193" w:rsidP="00944244">
      <w:pPr>
        <w:pStyle w:val="ListParagraph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надання дозволу міськвиконкому на розробку детального плану території для будівництва та  обслуговування будівель торгівлі на вул. Д.Яворницького.</w:t>
      </w:r>
    </w:p>
    <w:p w:rsidR="006A1193" w:rsidRPr="00BE7CFF" w:rsidRDefault="006A1193" w:rsidP="00944244">
      <w:pPr>
        <w:pStyle w:val="ListParagraph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надання дозволу міськвиконкому на розробку проекту землеустрою щодо відведення земельної ділянки площею 0,4200 на вул. В.Івасюка для будівництва та обслуговування складських приміщень.</w:t>
      </w:r>
    </w:p>
    <w:p w:rsidR="006A1193" w:rsidRPr="00BE7CFF" w:rsidRDefault="006A1193" w:rsidP="00B73CFB">
      <w:pPr>
        <w:pStyle w:val="ListParagraph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надання дозволу міськвиконкому на розробку детального плану території для відведення в комунальну власність територіальної громади м.Городка земельної ділянки пл. 0,2000 га по вул. В.Чорновола для будівництва закладу культурно-просвітницького обслуговування мешканців мікрорайону.</w:t>
      </w: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затвердження</w:t>
      </w:r>
      <w:r w:rsidRPr="00BE7CFF">
        <w:rPr>
          <w:b/>
          <w:sz w:val="28"/>
          <w:szCs w:val="28"/>
          <w:lang w:val="uk-UA"/>
        </w:rPr>
        <w:t xml:space="preserve"> гр. Максимович І.Є.</w:t>
      </w:r>
      <w:r w:rsidRPr="00BE7CFF">
        <w:rPr>
          <w:sz w:val="28"/>
          <w:szCs w:val="28"/>
          <w:lang w:val="uk-UA"/>
        </w:rPr>
        <w:t xml:space="preserve"> технічної документації із землеустрою для передачі в оренду земельної ділянки пл. 0,1183 га на вул. Валовій, 26 «а» для обслуговування нежитлової будівлі, адмінбудинку та надання дозволу на викуп даної земельної ділянки.</w:t>
      </w: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передачу в сервітутне користування:</w:t>
      </w:r>
    </w:p>
    <w:p w:rsidR="006A1193" w:rsidRPr="00BE7CFF" w:rsidRDefault="006A1193" w:rsidP="00B73CFB">
      <w:pPr>
        <w:pStyle w:val="ListParagraph"/>
        <w:numPr>
          <w:ilvl w:val="0"/>
          <w:numId w:val="36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ФОП Адаменку В.І.</w:t>
      </w:r>
      <w:r w:rsidRPr="00BE7CFF">
        <w:rPr>
          <w:sz w:val="28"/>
          <w:szCs w:val="28"/>
          <w:lang w:val="uk-UA"/>
        </w:rPr>
        <w:t xml:space="preserve"> земельну ділянку пл. 0,0077 га на м-ні Гайдамаків, 28 прим. 3 для обслуговування нежилого приміщення, аптеки (терміном на 5 років);</w:t>
      </w:r>
    </w:p>
    <w:p w:rsidR="006A1193" w:rsidRPr="00BE7CFF" w:rsidRDefault="006A1193" w:rsidP="00B73CFB">
      <w:pPr>
        <w:pStyle w:val="ListParagraph"/>
        <w:numPr>
          <w:ilvl w:val="0"/>
          <w:numId w:val="36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ФОП Немировському П.В.</w:t>
      </w:r>
      <w:r w:rsidRPr="00BE7CFF">
        <w:rPr>
          <w:sz w:val="28"/>
          <w:szCs w:val="28"/>
          <w:lang w:val="uk-UA"/>
        </w:rPr>
        <w:t xml:space="preserve"> земельну ділянку пл. 0,0066 га на м-ні Гайдамаків, 28 прим. 3 «а» для обслуговування нежилого приміщення, магазину (терміном на 5 років);</w:t>
      </w:r>
    </w:p>
    <w:p w:rsidR="006A1193" w:rsidRPr="00BE7CFF" w:rsidRDefault="006A1193" w:rsidP="00865CA5">
      <w:pPr>
        <w:pStyle w:val="ListParagraph"/>
        <w:numPr>
          <w:ilvl w:val="0"/>
          <w:numId w:val="36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ФО-П Дідуху В.Я.</w:t>
      </w:r>
      <w:r w:rsidRPr="00BE7CFF">
        <w:rPr>
          <w:sz w:val="28"/>
          <w:szCs w:val="28"/>
          <w:lang w:val="uk-UA"/>
        </w:rPr>
        <w:t xml:space="preserve"> земельну ділянку площею 0,0200 га на м-ні Гайдамаків, 18/6 для обслуговування нежилого приміщення, кафе-бару;</w:t>
      </w:r>
    </w:p>
    <w:p w:rsidR="006A1193" w:rsidRPr="00BE7CFF" w:rsidRDefault="006A1193" w:rsidP="00842870">
      <w:pPr>
        <w:pStyle w:val="ListParagraph"/>
        <w:numPr>
          <w:ilvl w:val="0"/>
          <w:numId w:val="36"/>
        </w:numPr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Максимцю А.В.</w:t>
      </w:r>
      <w:r w:rsidRPr="00BE7CFF">
        <w:rPr>
          <w:sz w:val="28"/>
          <w:szCs w:val="28"/>
          <w:lang w:val="uk-UA"/>
        </w:rPr>
        <w:t xml:space="preserve"> земельну ділянку на вул. Шкільній площею 0,0020 га для обслуговування тимчасової споруди, кіоску (терміном на 5 років);</w:t>
      </w:r>
    </w:p>
    <w:p w:rsidR="006A1193" w:rsidRPr="00BE7CFF" w:rsidRDefault="006A1193" w:rsidP="00B73CFB">
      <w:pPr>
        <w:pStyle w:val="ListParagraph"/>
        <w:numPr>
          <w:ilvl w:val="0"/>
          <w:numId w:val="36"/>
        </w:numPr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ФО-П Кирницькій Г.І.</w:t>
      </w:r>
      <w:r w:rsidRPr="00BE7CFF">
        <w:rPr>
          <w:sz w:val="28"/>
          <w:szCs w:val="28"/>
          <w:lang w:val="uk-UA"/>
        </w:rPr>
        <w:t xml:space="preserve"> земельну ділянку пл. 0,0020 га на вул. Львівській площею 0,0020 га для встановлення кіоску з продажі хлібо-булочних виробів (терміном на 1 рік);</w:t>
      </w:r>
    </w:p>
    <w:p w:rsidR="006A1193" w:rsidRPr="00BE7CFF" w:rsidRDefault="006A1193" w:rsidP="00B73CFB">
      <w:pPr>
        <w:pStyle w:val="ListParagraph"/>
        <w:numPr>
          <w:ilvl w:val="0"/>
          <w:numId w:val="36"/>
        </w:numPr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>ФО-П Скомаровському О.В.</w:t>
      </w:r>
      <w:r w:rsidRPr="00BE7CFF">
        <w:rPr>
          <w:sz w:val="28"/>
          <w:szCs w:val="28"/>
          <w:lang w:val="uk-UA"/>
        </w:rPr>
        <w:t xml:space="preserve"> земельну ділянку на вул. Перемишильській площею 0,0020 га для обслуговування кіоску з продажу хлібо-булочних виробів (терміном на 1 рік);</w:t>
      </w:r>
    </w:p>
    <w:p w:rsidR="006A1193" w:rsidRPr="00BE7CFF" w:rsidRDefault="006A1193" w:rsidP="00865CA5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ab/>
        <w:t>-</w:t>
      </w:r>
      <w:r w:rsidRPr="00BE7CFF">
        <w:rPr>
          <w:b/>
          <w:sz w:val="28"/>
          <w:szCs w:val="28"/>
          <w:lang w:val="uk-UA"/>
        </w:rPr>
        <w:t xml:space="preserve"> ФО-П Сіромському Б.П.</w:t>
      </w:r>
      <w:r w:rsidRPr="00BE7CFF">
        <w:rPr>
          <w:sz w:val="28"/>
          <w:szCs w:val="28"/>
          <w:lang w:val="uk-UA"/>
        </w:rPr>
        <w:t xml:space="preserve"> земельну ділянку площею 0,0040 га на вул. Перемишильській, 7 «г» для обслуговування крамниці (терміном на 1 рік).</w:t>
      </w:r>
    </w:p>
    <w:p w:rsidR="006A1193" w:rsidRPr="00BE7CFF" w:rsidRDefault="006A1193" w:rsidP="00482170">
      <w:pPr>
        <w:pStyle w:val="ListParagraph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Про затвердження </w:t>
      </w:r>
      <w:r w:rsidRPr="00BE7CFF">
        <w:rPr>
          <w:b/>
          <w:sz w:val="28"/>
          <w:szCs w:val="28"/>
          <w:lang w:val="uk-UA"/>
        </w:rPr>
        <w:t>гр. Мелешко Л.П.</w:t>
      </w:r>
      <w:r w:rsidRPr="00BE7CFF">
        <w:rPr>
          <w:sz w:val="28"/>
          <w:szCs w:val="28"/>
          <w:lang w:val="uk-UA"/>
        </w:rPr>
        <w:t xml:space="preserve"> проекту землеустрою щодо відведення для викупу у власність земельної ділянки пл. 0,0212 га на вул. Перемишильській, 18 «а» для обслуговування нежилого приміщення, павільйону.</w:t>
      </w:r>
    </w:p>
    <w:p w:rsidR="006A1193" w:rsidRPr="00BE7CFF" w:rsidRDefault="006A1193" w:rsidP="003F028B">
      <w:pPr>
        <w:pStyle w:val="ListParagraph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>Про затвердження детальних планів території:</w:t>
      </w:r>
    </w:p>
    <w:p w:rsidR="006A1193" w:rsidRPr="00BE7CFF" w:rsidRDefault="006A1193" w:rsidP="00675D65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Орищину Є.М.</w:t>
      </w:r>
      <w:r w:rsidRPr="00BE7CFF">
        <w:rPr>
          <w:sz w:val="28"/>
          <w:szCs w:val="28"/>
          <w:lang w:val="uk-UA"/>
        </w:rPr>
        <w:t xml:space="preserve"> на вул. М.Павлика пл. 0,0033 га для будів. та обслугов. гаража;</w:t>
      </w:r>
    </w:p>
    <w:p w:rsidR="006A1193" w:rsidRPr="00BE7CFF" w:rsidRDefault="006A1193" w:rsidP="00264C47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Бачинській О.В.</w:t>
      </w:r>
      <w:r w:rsidRPr="00BE7CFF">
        <w:rPr>
          <w:sz w:val="28"/>
          <w:szCs w:val="28"/>
          <w:lang w:val="uk-UA"/>
        </w:rPr>
        <w:t xml:space="preserve"> на вул. М.Павлика пл. 0,0041 га для будів. та обслугов. гаража;</w:t>
      </w:r>
    </w:p>
    <w:p w:rsidR="006A1193" w:rsidRPr="00BE7CFF" w:rsidRDefault="006A1193" w:rsidP="00A348D1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Столяр І.І.</w:t>
      </w:r>
      <w:r w:rsidRPr="00BE7CFF">
        <w:rPr>
          <w:sz w:val="28"/>
          <w:szCs w:val="28"/>
          <w:lang w:val="uk-UA"/>
        </w:rPr>
        <w:t xml:space="preserve"> на вул. М.Павлика пл. 0,0033 га для будів. та обслуговування гаража;</w:t>
      </w:r>
    </w:p>
    <w:p w:rsidR="006A1193" w:rsidRPr="00BE7CFF" w:rsidRDefault="006A1193" w:rsidP="0030496F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Доскач М.М.</w:t>
      </w:r>
      <w:r w:rsidRPr="00BE7CFF">
        <w:rPr>
          <w:sz w:val="28"/>
          <w:szCs w:val="28"/>
          <w:lang w:val="uk-UA"/>
        </w:rPr>
        <w:t xml:space="preserve"> на вул. М.Павлика пл. 0,0033 га для будів. та обслугов. гаража;</w:t>
      </w:r>
    </w:p>
    <w:p w:rsidR="006A1193" w:rsidRPr="00BE7CFF" w:rsidRDefault="006A1193" w:rsidP="00294DE4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Вільчинському П.І.</w:t>
      </w:r>
      <w:r w:rsidRPr="00BE7CFF">
        <w:rPr>
          <w:sz w:val="28"/>
          <w:szCs w:val="28"/>
          <w:lang w:val="uk-UA"/>
        </w:rPr>
        <w:t xml:space="preserve"> на вул.Львівській пл. 0,0034 га для будів. та обслугов. гаража;</w:t>
      </w:r>
    </w:p>
    <w:p w:rsidR="006A1193" w:rsidRPr="00BE7CFF" w:rsidRDefault="006A1193" w:rsidP="00665E66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Телюк І.Г.</w:t>
      </w:r>
      <w:r w:rsidRPr="00BE7CFF">
        <w:rPr>
          <w:sz w:val="28"/>
          <w:szCs w:val="28"/>
          <w:lang w:val="uk-UA"/>
        </w:rPr>
        <w:t xml:space="preserve"> на вул. І.Франка, 132 пл. 0,0543 га для будівництва та обслуговування житлового будинку, господарських будівель та споруд;</w:t>
      </w:r>
    </w:p>
    <w:p w:rsidR="006A1193" w:rsidRPr="00BE7CFF" w:rsidRDefault="006A1193" w:rsidP="00CF37C3">
      <w:pPr>
        <w:pStyle w:val="ListParagraph"/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- </w:t>
      </w:r>
      <w:r w:rsidRPr="00BE7CFF">
        <w:rPr>
          <w:b/>
          <w:sz w:val="28"/>
          <w:szCs w:val="28"/>
          <w:lang w:val="uk-UA"/>
        </w:rPr>
        <w:t xml:space="preserve">гр. Грициняк І.Й., Веселовській М.В., Дідух М.В., Грачовій Я.Л., Гадзало Г.С., Попко О.З., Іванів І.С., Матвійчук М.С., Мєскало Т.Р., Тиравській Р.М., Глух В.Б., Кориляк К.П., Михайляк М.І., Котяш О.Й. </w:t>
      </w:r>
      <w:r w:rsidRPr="00BE7CFF">
        <w:rPr>
          <w:sz w:val="28"/>
          <w:szCs w:val="28"/>
          <w:lang w:val="uk-UA"/>
        </w:rPr>
        <w:t>зміна цільового призначення з «ОСГ» на «для будів. та обслугов. житлового будинку, господарських будівель та споруд» на вул. І.Бльока;</w:t>
      </w:r>
    </w:p>
    <w:p w:rsidR="006A1193" w:rsidRPr="00BE7CFF" w:rsidRDefault="006A1193" w:rsidP="00F80244">
      <w:pPr>
        <w:ind w:firstLine="36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Сапеляк Г.М.</w:t>
      </w:r>
      <w:r w:rsidRPr="00BE7CFF">
        <w:rPr>
          <w:sz w:val="28"/>
          <w:szCs w:val="28"/>
          <w:lang w:val="uk-UA"/>
        </w:rPr>
        <w:t xml:space="preserve"> по зміні цільового призначення земельної ділянки на вул. Львівській пл. 0,2300 га з «для ведення ОСГ» на «для будівництва та обслуговування житлового будинку, господарських будівель та споруд».</w:t>
      </w:r>
    </w:p>
    <w:p w:rsidR="006A1193" w:rsidRPr="00BE7CFF" w:rsidRDefault="006A1193" w:rsidP="002148BE">
      <w:pPr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   11. Про затвердження проектів землеустрою щодо відведення земельних ділянок:</w:t>
      </w:r>
    </w:p>
    <w:p w:rsidR="006A1193" w:rsidRPr="00BE7CFF" w:rsidRDefault="006A1193" w:rsidP="001A055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Дрись М.І.</w:t>
      </w:r>
      <w:r w:rsidRPr="00BE7CFF">
        <w:rPr>
          <w:sz w:val="28"/>
          <w:szCs w:val="28"/>
          <w:lang w:val="uk-UA"/>
        </w:rPr>
        <w:t xml:space="preserve"> на вул. В.Івасюка, 23 «б» пл. 0,0300 га для будівництва та обслуговування житлового будинку, господарських будівель та споруд;</w:t>
      </w:r>
    </w:p>
    <w:p w:rsidR="006A1193" w:rsidRPr="00BE7CFF" w:rsidRDefault="006A1193" w:rsidP="00A348D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Петльованому В.І.</w:t>
      </w:r>
      <w:r w:rsidRPr="00BE7CFF">
        <w:rPr>
          <w:sz w:val="28"/>
          <w:szCs w:val="28"/>
          <w:lang w:val="uk-UA"/>
        </w:rPr>
        <w:t xml:space="preserve"> на вул. Львівській пл. 0,0600 га для ведення ОСГ;</w:t>
      </w:r>
    </w:p>
    <w:p w:rsidR="006A1193" w:rsidRPr="00BE7CFF" w:rsidRDefault="006A1193" w:rsidP="006C35F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Сабадаш Т.О.</w:t>
      </w:r>
      <w:r w:rsidRPr="00BE7CFF">
        <w:rPr>
          <w:sz w:val="28"/>
          <w:szCs w:val="28"/>
          <w:lang w:val="uk-UA"/>
        </w:rPr>
        <w:t xml:space="preserve"> на вул. В.Біласа пл. 0,0496 га для ведення ОСГ.</w:t>
      </w:r>
    </w:p>
    <w:p w:rsidR="006A1193" w:rsidRPr="00BE7CFF" w:rsidRDefault="006A1193" w:rsidP="009A1F09">
      <w:pPr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  12. Про затвердження технічних документацій із землеустрою:</w:t>
      </w:r>
    </w:p>
    <w:p w:rsidR="006A1193" w:rsidRPr="00BE7CFF" w:rsidRDefault="006A1193" w:rsidP="009A1F09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Лупак М.І., Лупак С.Я., Лупак М.-А.І.</w:t>
      </w:r>
      <w:r w:rsidRPr="00BE7CFF">
        <w:rPr>
          <w:sz w:val="28"/>
          <w:szCs w:val="28"/>
          <w:lang w:val="uk-UA"/>
        </w:rPr>
        <w:t xml:space="preserve"> на вул. Скітник, 3 пл. 0,0483 га для будівництва та обслуговування житлового будинку, господарських будівель та споруд;</w:t>
      </w:r>
    </w:p>
    <w:p w:rsidR="006A1193" w:rsidRPr="00BE7CFF" w:rsidRDefault="006A1193" w:rsidP="00546CC9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Замихівському М.М., Замихівському І.М., Замихівському І.М., РоманчукН.М.</w:t>
      </w:r>
      <w:r w:rsidRPr="00BE7CFF">
        <w:rPr>
          <w:sz w:val="28"/>
          <w:szCs w:val="28"/>
          <w:lang w:val="uk-UA"/>
        </w:rPr>
        <w:t xml:space="preserve"> на вул. І.Котляревського, 13 пл. 0,1000 га для будівництва та обслуговування житлового будинку, господарських будівель та споруд;</w:t>
      </w:r>
    </w:p>
    <w:p w:rsidR="006A1193" w:rsidRPr="00BE7CFF" w:rsidRDefault="006A1193" w:rsidP="00677269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Ходаку Б.М.</w:t>
      </w:r>
      <w:r w:rsidRPr="00BE7CFF">
        <w:rPr>
          <w:sz w:val="28"/>
          <w:szCs w:val="28"/>
          <w:lang w:val="uk-UA"/>
        </w:rPr>
        <w:t xml:space="preserve"> на вул. А.Чайківського, 29 пл. 0,0578 га для будівництва та обслуговування житлового будинку, господарських будівель та споруд;</w:t>
      </w:r>
    </w:p>
    <w:p w:rsidR="006A1193" w:rsidRPr="00BE7CFF" w:rsidRDefault="006A1193" w:rsidP="00107E91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Дзядику І.М.</w:t>
      </w:r>
      <w:r w:rsidRPr="00BE7CFF">
        <w:rPr>
          <w:sz w:val="28"/>
          <w:szCs w:val="28"/>
          <w:lang w:val="uk-UA"/>
        </w:rPr>
        <w:t xml:space="preserve"> на вул. Я.Мудрого, 42 «а» пл. 0,0690 га для будівництва та обслуговування житлового будинку, господарських будівель та споруд.</w:t>
      </w:r>
    </w:p>
    <w:p w:rsidR="006A1193" w:rsidRPr="00BE7CFF" w:rsidRDefault="006A1193" w:rsidP="00677269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Горінь М.І.</w:t>
      </w:r>
      <w:r w:rsidRPr="00BE7CFF">
        <w:rPr>
          <w:sz w:val="28"/>
          <w:szCs w:val="28"/>
          <w:lang w:val="uk-UA"/>
        </w:rPr>
        <w:t xml:space="preserve"> на вул. Г.Хоткевича, 20 пл. 0,0800 га для будівництва та обслуговування житлового будинку, господарських будівель та споруд.</w:t>
      </w:r>
    </w:p>
    <w:p w:rsidR="006A1193" w:rsidRPr="00BE7CFF" w:rsidRDefault="006A1193" w:rsidP="002148BE">
      <w:pPr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   13. Про надання дозволів на виготовлення проектів землеустрою щодо відведення:</w:t>
      </w:r>
    </w:p>
    <w:p w:rsidR="006A1193" w:rsidRPr="00BE7CFF" w:rsidRDefault="006A1193" w:rsidP="00675D65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Грициняк І.Й.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744AB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Веселовській М.В.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0,1961 га з «ОСГ» на «для БОЖБ»;</w:t>
      </w:r>
    </w:p>
    <w:p w:rsidR="006A1193" w:rsidRPr="00BE7CFF" w:rsidRDefault="006A1193" w:rsidP="00744AB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Дідух М.В.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0,0990 га з «ОСГ» на «для БОЖБ»;</w:t>
      </w:r>
    </w:p>
    <w:p w:rsidR="006A1193" w:rsidRPr="00BE7CFF" w:rsidRDefault="006A1193" w:rsidP="0099783B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Грачовій Я.Л.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0,0990 га з «ОСГ» на «для БОЖБ»;</w:t>
      </w:r>
    </w:p>
    <w:p w:rsidR="006A1193" w:rsidRPr="00BE7CFF" w:rsidRDefault="006A1193" w:rsidP="0099783B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Гадзало Г.С.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99783B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Попко О.З.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0,1111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Іванів І.С.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0,0990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Матвійчук М.С.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0,0990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Мєскало Т.Р.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Тиравській Р.М.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Глух В.Б.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Кориляк К.П.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0,0979 га з «ОСГ» на «для БОЖБ»;</w:t>
      </w:r>
    </w:p>
    <w:p w:rsidR="006A1193" w:rsidRPr="00BE7CFF" w:rsidRDefault="006A1193" w:rsidP="00F86E47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Михайляк М.І.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БОЖБ»;</w:t>
      </w:r>
    </w:p>
    <w:p w:rsidR="006A1193" w:rsidRPr="00BE7CFF" w:rsidRDefault="006A1193" w:rsidP="001A055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  <w:r w:rsidRPr="00BE7CFF">
        <w:rPr>
          <w:b/>
          <w:sz w:val="28"/>
          <w:szCs w:val="28"/>
          <w:lang w:val="uk-UA"/>
        </w:rPr>
        <w:t xml:space="preserve">гр. Котяш О.Й. </w:t>
      </w:r>
      <w:r w:rsidRPr="00BE7CFF">
        <w:rPr>
          <w:sz w:val="28"/>
          <w:szCs w:val="28"/>
          <w:lang w:val="uk-UA"/>
        </w:rPr>
        <w:t>по</w:t>
      </w:r>
      <w:r w:rsidRPr="00BE7CFF">
        <w:rPr>
          <w:b/>
          <w:sz w:val="28"/>
          <w:szCs w:val="28"/>
          <w:lang w:val="uk-UA"/>
        </w:rPr>
        <w:t xml:space="preserve"> </w:t>
      </w:r>
      <w:r w:rsidRPr="00BE7CFF">
        <w:rPr>
          <w:sz w:val="28"/>
          <w:szCs w:val="28"/>
          <w:lang w:val="uk-UA"/>
        </w:rPr>
        <w:t>зміні цільового призначення земельної ділянки на вул. І.Бльока пл. 0,1980 га з «ОСГ» на «для БОЖБ».</w:t>
      </w:r>
    </w:p>
    <w:p w:rsidR="006A1193" w:rsidRPr="00BE7CFF" w:rsidRDefault="006A1193" w:rsidP="001A0551">
      <w:pPr>
        <w:pStyle w:val="ListParagraph"/>
        <w:ind w:left="0" w:firstLine="720"/>
        <w:jc w:val="both"/>
        <w:rPr>
          <w:sz w:val="28"/>
          <w:szCs w:val="28"/>
          <w:lang w:val="uk-UA"/>
        </w:rPr>
      </w:pPr>
    </w:p>
    <w:p w:rsidR="006A1193" w:rsidRPr="00BE7CFF" w:rsidRDefault="006A1193" w:rsidP="006C6FD6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ab/>
        <w:t>14.  Про надання дозволів на виготовлення детального плану території:</w:t>
      </w:r>
    </w:p>
    <w:p w:rsidR="006A1193" w:rsidRPr="00BE7CFF" w:rsidRDefault="006A1193" w:rsidP="0001789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Климко М.П. </w:t>
      </w:r>
      <w:r w:rsidRPr="00BE7CFF">
        <w:rPr>
          <w:sz w:val="28"/>
          <w:szCs w:val="28"/>
          <w:lang w:val="uk-UA"/>
        </w:rPr>
        <w:t>пл. 0,0250 га на вул. І.Франка, 54 для б-ва. та обслуг. житл. будинку;</w:t>
      </w:r>
    </w:p>
    <w:p w:rsidR="006A1193" w:rsidRPr="00BE7CFF" w:rsidRDefault="006A1193" w:rsidP="0001789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Шніцару М.Я.</w:t>
      </w:r>
      <w:r w:rsidRPr="00BE7CFF">
        <w:rPr>
          <w:sz w:val="28"/>
          <w:szCs w:val="28"/>
          <w:lang w:val="uk-UA"/>
        </w:rPr>
        <w:t xml:space="preserve"> пл. 0,0033 га по вул. М.Павлика для будів. та обслуговування гаража;</w:t>
      </w:r>
    </w:p>
    <w:p w:rsidR="006A1193" w:rsidRPr="00BE7CFF" w:rsidRDefault="006A1193" w:rsidP="0001789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Митці В.В.</w:t>
      </w:r>
      <w:r w:rsidRPr="00BE7CFF">
        <w:rPr>
          <w:sz w:val="28"/>
          <w:szCs w:val="28"/>
          <w:lang w:val="uk-UA"/>
        </w:rPr>
        <w:t xml:space="preserve"> пл. 0,0033 га по вул. М.Павлика для будів. та обслуговування гаража;</w:t>
      </w:r>
    </w:p>
    <w:p w:rsidR="006A1193" w:rsidRPr="00BE7CFF" w:rsidRDefault="006A1193" w:rsidP="0001789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Дзюбі І.М.</w:t>
      </w:r>
      <w:r w:rsidRPr="00BE7CFF">
        <w:rPr>
          <w:sz w:val="28"/>
          <w:szCs w:val="28"/>
          <w:lang w:val="uk-UA"/>
        </w:rPr>
        <w:t xml:space="preserve"> пл. 0,0033 га по вул. М.Павлика для будів. та обслуговування гаража;</w:t>
      </w:r>
    </w:p>
    <w:p w:rsidR="006A1193" w:rsidRPr="00BE7CFF" w:rsidRDefault="006A1193" w:rsidP="0001789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>гр. Пандрак Г.В.</w:t>
      </w:r>
      <w:r w:rsidRPr="00BE7CFF">
        <w:rPr>
          <w:sz w:val="28"/>
          <w:szCs w:val="28"/>
          <w:lang w:val="uk-UA"/>
        </w:rPr>
        <w:t xml:space="preserve"> пл. 0,0033 га по вул. М.Павлика для будів. та обслуговування гаража.</w:t>
      </w:r>
    </w:p>
    <w:p w:rsidR="006A1193" w:rsidRPr="00BE7CFF" w:rsidRDefault="006A1193" w:rsidP="00016BA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ab/>
        <w:t>15.  Про надання дозволів на виготовлення технічних документацій із землеустрою: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Бадарич Я.М. </w:t>
      </w:r>
      <w:r w:rsidRPr="00BE7CFF">
        <w:rPr>
          <w:sz w:val="28"/>
          <w:szCs w:val="28"/>
          <w:lang w:val="uk-UA"/>
        </w:rPr>
        <w:t>пл. 0,0600 га на вул. Комарнівській, 60 для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Климко М.І. </w:t>
      </w:r>
      <w:r w:rsidRPr="00BE7CFF">
        <w:rPr>
          <w:sz w:val="28"/>
          <w:szCs w:val="28"/>
          <w:lang w:val="uk-UA"/>
        </w:rPr>
        <w:t>пл. 0,1000 га на вул. І.Франка, 56 для б-ва. та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Якубі М.І. </w:t>
      </w:r>
      <w:r w:rsidRPr="00BE7CFF">
        <w:rPr>
          <w:sz w:val="28"/>
          <w:szCs w:val="28"/>
          <w:lang w:val="uk-UA"/>
        </w:rPr>
        <w:t>пл. 0,0600 га на вул. Коновальця, 12 для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Гринчишин Д.В. </w:t>
      </w:r>
      <w:r w:rsidRPr="00BE7CFF">
        <w:rPr>
          <w:sz w:val="28"/>
          <w:szCs w:val="28"/>
          <w:lang w:val="uk-UA"/>
        </w:rPr>
        <w:t>пл. 0,0600 га на вул. Львівській, 46 для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Шачіній О.М. </w:t>
      </w:r>
      <w:r w:rsidRPr="00BE7CFF">
        <w:rPr>
          <w:sz w:val="28"/>
          <w:szCs w:val="28"/>
          <w:lang w:val="uk-UA"/>
        </w:rPr>
        <w:t>пл. 0,0600 га на вул. Я.Мудрого, 71 для б-ва. та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Усик Є.І. </w:t>
      </w:r>
      <w:r w:rsidRPr="00BE7CFF">
        <w:rPr>
          <w:sz w:val="28"/>
          <w:szCs w:val="28"/>
          <w:lang w:val="uk-UA"/>
        </w:rPr>
        <w:t>пл. 0,0570 га на вул. В.Стуса, 70 для б-ва. та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Никорович Л.С. </w:t>
      </w:r>
      <w:r w:rsidRPr="00BE7CFF">
        <w:rPr>
          <w:sz w:val="28"/>
          <w:szCs w:val="28"/>
          <w:lang w:val="uk-UA"/>
        </w:rPr>
        <w:t>пл. 0,0623 га на вул. І.Франка, 114 для б-ва. та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Беднарчук В.І. </w:t>
      </w:r>
      <w:r w:rsidRPr="00BE7CFF">
        <w:rPr>
          <w:sz w:val="28"/>
          <w:szCs w:val="28"/>
          <w:lang w:val="uk-UA"/>
        </w:rPr>
        <w:t>пл. 0,0030 га на вул. Шептицького, 6 «а»/2 для б-ва. та обслуг. гаража;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Пухната П.М. </w:t>
      </w:r>
      <w:r w:rsidRPr="00BE7CFF">
        <w:rPr>
          <w:sz w:val="28"/>
          <w:szCs w:val="28"/>
          <w:lang w:val="uk-UA"/>
        </w:rPr>
        <w:t>пл.0,06га на вул.Шептицького, 20 «в» для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Пухната-Гардаш Н.Ю. </w:t>
      </w:r>
      <w:r w:rsidRPr="00BE7CFF">
        <w:rPr>
          <w:sz w:val="28"/>
          <w:szCs w:val="28"/>
          <w:lang w:val="uk-UA"/>
        </w:rPr>
        <w:t>пл.0,06га на вул.Шептицького, 20 для обслуг. житл. будинку;</w:t>
      </w:r>
    </w:p>
    <w:p w:rsidR="006A1193" w:rsidRPr="00BE7CFF" w:rsidRDefault="006A1193" w:rsidP="00372E3F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Шніцар Н.І. </w:t>
      </w:r>
      <w:r w:rsidRPr="00BE7CFF">
        <w:rPr>
          <w:sz w:val="28"/>
          <w:szCs w:val="28"/>
          <w:lang w:val="uk-UA"/>
        </w:rPr>
        <w:t>пл.0,03га на вул. Перемишильській, 17 для обслуг. житл. будинку;</w:t>
      </w:r>
    </w:p>
    <w:p w:rsidR="006A1193" w:rsidRPr="00BE7CFF" w:rsidRDefault="006A1193" w:rsidP="006C6FD6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Жулинській Я.В. </w:t>
      </w:r>
      <w:r w:rsidRPr="00BE7CFF">
        <w:rPr>
          <w:sz w:val="28"/>
          <w:szCs w:val="28"/>
          <w:lang w:val="uk-UA"/>
        </w:rPr>
        <w:t>пл.0,06га на вул. І.Вишенського, 18 для обслуг. житл. будинку;</w:t>
      </w:r>
    </w:p>
    <w:p w:rsidR="006A1193" w:rsidRPr="00BE7CFF" w:rsidRDefault="006A1193" w:rsidP="002148BE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Кадикало О.Я. </w:t>
      </w:r>
      <w:r w:rsidRPr="00BE7CFF">
        <w:rPr>
          <w:sz w:val="28"/>
          <w:szCs w:val="28"/>
          <w:lang w:val="uk-UA"/>
        </w:rPr>
        <w:t>пл. 0,1000 га на вул. І.Сірка, 1 «а» для б-ва. та обслуг. житл. будинку.</w:t>
      </w:r>
    </w:p>
    <w:p w:rsidR="006A1193" w:rsidRPr="00BE7CFF" w:rsidRDefault="006A1193" w:rsidP="002148BE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ab/>
        <w:t xml:space="preserve">   16. Про надання дозволів на виготовлення проекту землеустрою щодо відведення:</w:t>
      </w:r>
    </w:p>
    <w:p w:rsidR="006A1193" w:rsidRPr="00BE7CFF" w:rsidRDefault="006A1193" w:rsidP="00785030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Саламасі М.Б. </w:t>
      </w:r>
      <w:r w:rsidRPr="00BE7CFF">
        <w:rPr>
          <w:sz w:val="28"/>
          <w:szCs w:val="28"/>
          <w:lang w:val="uk-UA"/>
        </w:rPr>
        <w:t>пл. 0,0650 га на вул. І.Вишенського для ведення ОСГ;</w:t>
      </w:r>
    </w:p>
    <w:p w:rsidR="006A1193" w:rsidRPr="00BE7CFF" w:rsidRDefault="006A1193" w:rsidP="002148BE">
      <w:pPr>
        <w:pStyle w:val="ListParagraph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- </w:t>
      </w:r>
      <w:r w:rsidRPr="00BE7CFF">
        <w:rPr>
          <w:b/>
          <w:sz w:val="28"/>
          <w:szCs w:val="28"/>
          <w:lang w:val="uk-UA"/>
        </w:rPr>
        <w:t xml:space="preserve">гр. Хмельовській К.Г. </w:t>
      </w:r>
      <w:r w:rsidRPr="00BE7CFF">
        <w:rPr>
          <w:sz w:val="28"/>
          <w:szCs w:val="28"/>
          <w:lang w:val="uk-UA"/>
        </w:rPr>
        <w:t>пл. 0,0100 га на вул. І.Вишенського для ведення ОСГ.</w:t>
      </w:r>
    </w:p>
    <w:p w:rsidR="006A1193" w:rsidRPr="00BE7CFF" w:rsidRDefault="006A1193" w:rsidP="000B5A60">
      <w:pPr>
        <w:ind w:firstLine="567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17. Про заяву </w:t>
      </w:r>
      <w:r w:rsidRPr="00BE7CFF">
        <w:rPr>
          <w:b/>
          <w:sz w:val="28"/>
          <w:szCs w:val="28"/>
          <w:lang w:val="uk-UA"/>
        </w:rPr>
        <w:t>гр. Мєскала І.С.</w:t>
      </w:r>
      <w:r w:rsidRPr="00BE7CFF">
        <w:rPr>
          <w:sz w:val="28"/>
          <w:szCs w:val="28"/>
          <w:lang w:val="uk-UA"/>
        </w:rPr>
        <w:t xml:space="preserve"> щодо внесення часткових змін в рішення сесії міської ради № 883 від 27.04.2017 року (збільшити площу ділянки з 0,0600 га до 0,1000 га).</w:t>
      </w:r>
    </w:p>
    <w:p w:rsidR="006A1193" w:rsidRPr="00BE7CFF" w:rsidRDefault="006A1193" w:rsidP="00E765A0">
      <w:pPr>
        <w:ind w:firstLine="567"/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18. Про заяву </w:t>
      </w:r>
      <w:r w:rsidRPr="00BE7CFF">
        <w:rPr>
          <w:b/>
          <w:sz w:val="28"/>
          <w:szCs w:val="28"/>
          <w:lang w:val="uk-UA"/>
        </w:rPr>
        <w:t>гр. Пукало Є.П.</w:t>
      </w:r>
      <w:r w:rsidRPr="00BE7CFF">
        <w:rPr>
          <w:sz w:val="28"/>
          <w:szCs w:val="28"/>
          <w:lang w:val="uk-UA"/>
        </w:rPr>
        <w:t xml:space="preserve"> щодо внесення часткових змін в рішення сесії міської ради № 844 від 27.04.2017 року (збільшити площу ділянки з 0,0600 га до 0,0780 га).</w:t>
      </w:r>
    </w:p>
    <w:p w:rsidR="006A1193" w:rsidRPr="00BE7CFF" w:rsidRDefault="006A1193" w:rsidP="00222435">
      <w:pPr>
        <w:jc w:val="both"/>
        <w:rPr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     </w:t>
      </w:r>
    </w:p>
    <w:p w:rsidR="006A1193" w:rsidRPr="00BE7CFF" w:rsidRDefault="006A1193" w:rsidP="00785030">
      <w:pPr>
        <w:jc w:val="both"/>
        <w:rPr>
          <w:b/>
          <w:sz w:val="28"/>
          <w:szCs w:val="28"/>
          <w:lang w:val="uk-UA"/>
        </w:rPr>
      </w:pPr>
      <w:r w:rsidRPr="00BE7CFF">
        <w:rPr>
          <w:sz w:val="28"/>
          <w:szCs w:val="28"/>
          <w:lang w:val="uk-UA"/>
        </w:rPr>
        <w:t xml:space="preserve">          </w:t>
      </w:r>
    </w:p>
    <w:sectPr w:rsidR="006A1193" w:rsidRPr="00BE7CFF" w:rsidSect="00187F47">
      <w:pgSz w:w="11906" w:h="16838"/>
      <w:pgMar w:top="238" w:right="424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193" w:rsidRDefault="006A1193" w:rsidP="00332A77">
      <w:r>
        <w:separator/>
      </w:r>
    </w:p>
  </w:endnote>
  <w:endnote w:type="continuationSeparator" w:id="0">
    <w:p w:rsidR="006A1193" w:rsidRDefault="006A1193" w:rsidP="003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193" w:rsidRDefault="006A1193" w:rsidP="00332A77">
      <w:r>
        <w:separator/>
      </w:r>
    </w:p>
  </w:footnote>
  <w:footnote w:type="continuationSeparator" w:id="0">
    <w:p w:rsidR="006A1193" w:rsidRDefault="006A1193" w:rsidP="00332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0450"/>
    <w:multiLevelType w:val="hybridMultilevel"/>
    <w:tmpl w:val="AE4657EE"/>
    <w:lvl w:ilvl="0" w:tplc="F61631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B2D0B"/>
    <w:multiLevelType w:val="hybridMultilevel"/>
    <w:tmpl w:val="5D6C55B0"/>
    <w:lvl w:ilvl="0" w:tplc="3AAC57F2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2A458F0"/>
    <w:multiLevelType w:val="hybridMultilevel"/>
    <w:tmpl w:val="F194408E"/>
    <w:lvl w:ilvl="0" w:tplc="33943920">
      <w:start w:val="16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18B75A35"/>
    <w:multiLevelType w:val="hybridMultilevel"/>
    <w:tmpl w:val="AF32A3BC"/>
    <w:lvl w:ilvl="0" w:tplc="D9588940">
      <w:start w:val="5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19336424"/>
    <w:multiLevelType w:val="hybridMultilevel"/>
    <w:tmpl w:val="F808F63A"/>
    <w:lvl w:ilvl="0" w:tplc="84DECA86">
      <w:start w:val="1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1B926FF1"/>
    <w:multiLevelType w:val="hybridMultilevel"/>
    <w:tmpl w:val="933C0BA6"/>
    <w:lvl w:ilvl="0" w:tplc="37FE62BE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1DE107F4"/>
    <w:multiLevelType w:val="hybridMultilevel"/>
    <w:tmpl w:val="17965BC2"/>
    <w:lvl w:ilvl="0" w:tplc="D77E91A6">
      <w:start w:val="1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7650229"/>
    <w:multiLevelType w:val="hybridMultilevel"/>
    <w:tmpl w:val="81E005A4"/>
    <w:lvl w:ilvl="0" w:tplc="ABDA5A08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BCF53E8"/>
    <w:multiLevelType w:val="hybridMultilevel"/>
    <w:tmpl w:val="BE2E7442"/>
    <w:lvl w:ilvl="0" w:tplc="67B61AE8">
      <w:start w:val="1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2E2E5298"/>
    <w:multiLevelType w:val="hybridMultilevel"/>
    <w:tmpl w:val="D2D85E88"/>
    <w:lvl w:ilvl="0" w:tplc="31BC827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35AC56A5"/>
    <w:multiLevelType w:val="hybridMultilevel"/>
    <w:tmpl w:val="85F44824"/>
    <w:lvl w:ilvl="0" w:tplc="86D40FEE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36EE10F3"/>
    <w:multiLevelType w:val="hybridMultilevel"/>
    <w:tmpl w:val="C4F44C6C"/>
    <w:lvl w:ilvl="0" w:tplc="0FAC9752">
      <w:start w:val="9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3DFC368F"/>
    <w:multiLevelType w:val="hybridMultilevel"/>
    <w:tmpl w:val="70EC73FC"/>
    <w:lvl w:ilvl="0" w:tplc="C45ECF12">
      <w:start w:val="15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3F9D2085"/>
    <w:multiLevelType w:val="hybridMultilevel"/>
    <w:tmpl w:val="9462E814"/>
    <w:lvl w:ilvl="0" w:tplc="EFDA3EE0">
      <w:start w:val="10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41E53F0C"/>
    <w:multiLevelType w:val="hybridMultilevel"/>
    <w:tmpl w:val="F6500518"/>
    <w:lvl w:ilvl="0" w:tplc="CC36F1F0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45093140"/>
    <w:multiLevelType w:val="hybridMultilevel"/>
    <w:tmpl w:val="DF6A8D3C"/>
    <w:lvl w:ilvl="0" w:tplc="AEC43E00">
      <w:start w:val="10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82B6819"/>
    <w:multiLevelType w:val="hybridMultilevel"/>
    <w:tmpl w:val="CD66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5A54DC"/>
    <w:multiLevelType w:val="hybridMultilevel"/>
    <w:tmpl w:val="5F4C602E"/>
    <w:lvl w:ilvl="0" w:tplc="C4F6ACB0">
      <w:start w:val="1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4DDF3135"/>
    <w:multiLevelType w:val="hybridMultilevel"/>
    <w:tmpl w:val="6152FCDC"/>
    <w:lvl w:ilvl="0" w:tplc="3DD8EC2E">
      <w:start w:val="1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53C3307C"/>
    <w:multiLevelType w:val="hybridMultilevel"/>
    <w:tmpl w:val="334E9C22"/>
    <w:lvl w:ilvl="0" w:tplc="50B6DABA">
      <w:start w:val="1"/>
      <w:numFmt w:val="decimal"/>
      <w:lvlText w:val="%1.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0">
    <w:nsid w:val="5C6B3AB4"/>
    <w:multiLevelType w:val="hybridMultilevel"/>
    <w:tmpl w:val="EAAEB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8374F2"/>
    <w:multiLevelType w:val="hybridMultilevel"/>
    <w:tmpl w:val="618E0E8E"/>
    <w:lvl w:ilvl="0" w:tplc="8FDA17DA">
      <w:start w:val="1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608E7421"/>
    <w:multiLevelType w:val="hybridMultilevel"/>
    <w:tmpl w:val="5360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EF0148"/>
    <w:multiLevelType w:val="hybridMultilevel"/>
    <w:tmpl w:val="CEF06796"/>
    <w:lvl w:ilvl="0" w:tplc="1FC04C12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27C7455"/>
    <w:multiLevelType w:val="hybridMultilevel"/>
    <w:tmpl w:val="17068F74"/>
    <w:lvl w:ilvl="0" w:tplc="B69A9EEA">
      <w:start w:val="27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27E3EB4"/>
    <w:multiLevelType w:val="hybridMultilevel"/>
    <w:tmpl w:val="E0F0156A"/>
    <w:lvl w:ilvl="0" w:tplc="EF22AB94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>
    <w:nsid w:val="640A212B"/>
    <w:multiLevelType w:val="hybridMultilevel"/>
    <w:tmpl w:val="D2047E38"/>
    <w:lvl w:ilvl="0" w:tplc="29867910">
      <w:start w:val="1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674F7CA3"/>
    <w:multiLevelType w:val="hybridMultilevel"/>
    <w:tmpl w:val="E18C7A0A"/>
    <w:lvl w:ilvl="0" w:tplc="C9F660BE">
      <w:start w:val="2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6B45023B"/>
    <w:multiLevelType w:val="hybridMultilevel"/>
    <w:tmpl w:val="1460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D175C73"/>
    <w:multiLevelType w:val="hybridMultilevel"/>
    <w:tmpl w:val="F842AFA8"/>
    <w:lvl w:ilvl="0" w:tplc="A63854E2">
      <w:start w:val="1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>
    <w:nsid w:val="6FF604E6"/>
    <w:multiLevelType w:val="hybridMultilevel"/>
    <w:tmpl w:val="29CCDD3C"/>
    <w:lvl w:ilvl="0" w:tplc="EA04437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70A132A3"/>
    <w:multiLevelType w:val="hybridMultilevel"/>
    <w:tmpl w:val="331E724A"/>
    <w:lvl w:ilvl="0" w:tplc="923EF1F0">
      <w:start w:val="2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>
    <w:nsid w:val="72044C96"/>
    <w:multiLevelType w:val="hybridMultilevel"/>
    <w:tmpl w:val="EFB0F60A"/>
    <w:lvl w:ilvl="0" w:tplc="3FECB93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3">
    <w:nsid w:val="735F5918"/>
    <w:multiLevelType w:val="hybridMultilevel"/>
    <w:tmpl w:val="C580313C"/>
    <w:lvl w:ilvl="0" w:tplc="3DAA1FC2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34">
    <w:nsid w:val="7C565568"/>
    <w:multiLevelType w:val="hybridMultilevel"/>
    <w:tmpl w:val="00424D56"/>
    <w:lvl w:ilvl="0" w:tplc="DC8C90DE">
      <w:start w:val="1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7DEB6624"/>
    <w:multiLevelType w:val="hybridMultilevel"/>
    <w:tmpl w:val="A6AA3A62"/>
    <w:lvl w:ilvl="0" w:tplc="6264201E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>
    <w:nsid w:val="7EAB2F59"/>
    <w:multiLevelType w:val="hybridMultilevel"/>
    <w:tmpl w:val="D8BC3C0A"/>
    <w:lvl w:ilvl="0" w:tplc="30325FA6">
      <w:start w:val="1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9"/>
  </w:num>
  <w:num w:numId="5">
    <w:abstractNumId w:val="7"/>
  </w:num>
  <w:num w:numId="6">
    <w:abstractNumId w:val="21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5"/>
  </w:num>
  <w:num w:numId="12">
    <w:abstractNumId w:val="22"/>
  </w:num>
  <w:num w:numId="13">
    <w:abstractNumId w:val="31"/>
  </w:num>
  <w:num w:numId="14">
    <w:abstractNumId w:val="19"/>
  </w:num>
  <w:num w:numId="15">
    <w:abstractNumId w:val="25"/>
  </w:num>
  <w:num w:numId="16">
    <w:abstractNumId w:val="33"/>
  </w:num>
  <w:num w:numId="17">
    <w:abstractNumId w:val="20"/>
  </w:num>
  <w:num w:numId="18">
    <w:abstractNumId w:val="16"/>
  </w:num>
  <w:num w:numId="19">
    <w:abstractNumId w:val="11"/>
  </w:num>
  <w:num w:numId="20">
    <w:abstractNumId w:val="32"/>
  </w:num>
  <w:num w:numId="21">
    <w:abstractNumId w:val="23"/>
  </w:num>
  <w:num w:numId="22">
    <w:abstractNumId w:val="3"/>
  </w:num>
  <w:num w:numId="23">
    <w:abstractNumId w:val="13"/>
  </w:num>
  <w:num w:numId="24">
    <w:abstractNumId w:val="35"/>
  </w:num>
  <w:num w:numId="25">
    <w:abstractNumId w:val="4"/>
  </w:num>
  <w:num w:numId="26">
    <w:abstractNumId w:val="12"/>
  </w:num>
  <w:num w:numId="27">
    <w:abstractNumId w:val="15"/>
  </w:num>
  <w:num w:numId="28">
    <w:abstractNumId w:val="28"/>
  </w:num>
  <w:num w:numId="29">
    <w:abstractNumId w:val="17"/>
  </w:num>
  <w:num w:numId="30">
    <w:abstractNumId w:val="8"/>
  </w:num>
  <w:num w:numId="31">
    <w:abstractNumId w:val="26"/>
  </w:num>
  <w:num w:numId="32">
    <w:abstractNumId w:val="36"/>
  </w:num>
  <w:num w:numId="33">
    <w:abstractNumId w:val="18"/>
  </w:num>
  <w:num w:numId="34">
    <w:abstractNumId w:val="34"/>
  </w:num>
  <w:num w:numId="35">
    <w:abstractNumId w:val="24"/>
  </w:num>
  <w:num w:numId="36">
    <w:abstractNumId w:val="0"/>
  </w:num>
  <w:num w:numId="37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594"/>
    <w:rsid w:val="000001CA"/>
    <w:rsid w:val="00000BCE"/>
    <w:rsid w:val="00000E1F"/>
    <w:rsid w:val="00001581"/>
    <w:rsid w:val="00001607"/>
    <w:rsid w:val="00002210"/>
    <w:rsid w:val="0000225B"/>
    <w:rsid w:val="00003604"/>
    <w:rsid w:val="00003B85"/>
    <w:rsid w:val="000040CE"/>
    <w:rsid w:val="000051C0"/>
    <w:rsid w:val="00005A10"/>
    <w:rsid w:val="0000601A"/>
    <w:rsid w:val="00006107"/>
    <w:rsid w:val="00006327"/>
    <w:rsid w:val="00006ECC"/>
    <w:rsid w:val="00007031"/>
    <w:rsid w:val="00010F5B"/>
    <w:rsid w:val="00011560"/>
    <w:rsid w:val="00012F53"/>
    <w:rsid w:val="000135F4"/>
    <w:rsid w:val="00014B88"/>
    <w:rsid w:val="00016BAA"/>
    <w:rsid w:val="00017336"/>
    <w:rsid w:val="00017896"/>
    <w:rsid w:val="00017E9B"/>
    <w:rsid w:val="00020940"/>
    <w:rsid w:val="00021540"/>
    <w:rsid w:val="00021781"/>
    <w:rsid w:val="000224A9"/>
    <w:rsid w:val="000229B2"/>
    <w:rsid w:val="000235E5"/>
    <w:rsid w:val="00023BE0"/>
    <w:rsid w:val="00023EBA"/>
    <w:rsid w:val="00023F9F"/>
    <w:rsid w:val="000246BE"/>
    <w:rsid w:val="000251B2"/>
    <w:rsid w:val="000254BA"/>
    <w:rsid w:val="00026B08"/>
    <w:rsid w:val="00027050"/>
    <w:rsid w:val="00027878"/>
    <w:rsid w:val="00027A46"/>
    <w:rsid w:val="00027B9A"/>
    <w:rsid w:val="00027F4A"/>
    <w:rsid w:val="0003062D"/>
    <w:rsid w:val="00030BA2"/>
    <w:rsid w:val="000311D2"/>
    <w:rsid w:val="00031399"/>
    <w:rsid w:val="00031596"/>
    <w:rsid w:val="00033902"/>
    <w:rsid w:val="0003634F"/>
    <w:rsid w:val="000377E6"/>
    <w:rsid w:val="000401C1"/>
    <w:rsid w:val="000433A4"/>
    <w:rsid w:val="000438EC"/>
    <w:rsid w:val="00044178"/>
    <w:rsid w:val="0004594E"/>
    <w:rsid w:val="00046742"/>
    <w:rsid w:val="0004759E"/>
    <w:rsid w:val="00047740"/>
    <w:rsid w:val="00047BFB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C"/>
    <w:rsid w:val="00060160"/>
    <w:rsid w:val="00061252"/>
    <w:rsid w:val="00061D93"/>
    <w:rsid w:val="00062622"/>
    <w:rsid w:val="00064A32"/>
    <w:rsid w:val="00066453"/>
    <w:rsid w:val="00067BF2"/>
    <w:rsid w:val="00070244"/>
    <w:rsid w:val="000703D7"/>
    <w:rsid w:val="0007091B"/>
    <w:rsid w:val="00071058"/>
    <w:rsid w:val="000718F8"/>
    <w:rsid w:val="00071D71"/>
    <w:rsid w:val="0007688D"/>
    <w:rsid w:val="00076CBB"/>
    <w:rsid w:val="00076CE9"/>
    <w:rsid w:val="00077606"/>
    <w:rsid w:val="00077DA0"/>
    <w:rsid w:val="00077EF6"/>
    <w:rsid w:val="00081A8A"/>
    <w:rsid w:val="00082FC7"/>
    <w:rsid w:val="000839F7"/>
    <w:rsid w:val="00083F0F"/>
    <w:rsid w:val="00085D04"/>
    <w:rsid w:val="00086E7B"/>
    <w:rsid w:val="0008712F"/>
    <w:rsid w:val="000873AB"/>
    <w:rsid w:val="00087715"/>
    <w:rsid w:val="000908AA"/>
    <w:rsid w:val="000925A3"/>
    <w:rsid w:val="00094D9F"/>
    <w:rsid w:val="00095748"/>
    <w:rsid w:val="000965B1"/>
    <w:rsid w:val="000A0E5E"/>
    <w:rsid w:val="000A18B7"/>
    <w:rsid w:val="000A232D"/>
    <w:rsid w:val="000A4CDD"/>
    <w:rsid w:val="000A4F7A"/>
    <w:rsid w:val="000A5B52"/>
    <w:rsid w:val="000A65AC"/>
    <w:rsid w:val="000A7A13"/>
    <w:rsid w:val="000A7A19"/>
    <w:rsid w:val="000B0F3E"/>
    <w:rsid w:val="000B1933"/>
    <w:rsid w:val="000B1C3C"/>
    <w:rsid w:val="000B29EE"/>
    <w:rsid w:val="000B322C"/>
    <w:rsid w:val="000B39C6"/>
    <w:rsid w:val="000B5A60"/>
    <w:rsid w:val="000B769F"/>
    <w:rsid w:val="000C17D6"/>
    <w:rsid w:val="000C3313"/>
    <w:rsid w:val="000C4130"/>
    <w:rsid w:val="000C5722"/>
    <w:rsid w:val="000C572D"/>
    <w:rsid w:val="000C6F64"/>
    <w:rsid w:val="000C734E"/>
    <w:rsid w:val="000D0991"/>
    <w:rsid w:val="000D0C4C"/>
    <w:rsid w:val="000D0FED"/>
    <w:rsid w:val="000D1629"/>
    <w:rsid w:val="000D315F"/>
    <w:rsid w:val="000D4FDE"/>
    <w:rsid w:val="000D5E0C"/>
    <w:rsid w:val="000D613A"/>
    <w:rsid w:val="000D741D"/>
    <w:rsid w:val="000E1B6C"/>
    <w:rsid w:val="000E1BC4"/>
    <w:rsid w:val="000E2C3B"/>
    <w:rsid w:val="000E328B"/>
    <w:rsid w:val="000E4101"/>
    <w:rsid w:val="000E427D"/>
    <w:rsid w:val="000E4903"/>
    <w:rsid w:val="000E683E"/>
    <w:rsid w:val="000E6DC6"/>
    <w:rsid w:val="000E71E6"/>
    <w:rsid w:val="000E7851"/>
    <w:rsid w:val="000F09A0"/>
    <w:rsid w:val="000F4A4F"/>
    <w:rsid w:val="000F5043"/>
    <w:rsid w:val="000F6D87"/>
    <w:rsid w:val="001013A1"/>
    <w:rsid w:val="001029F4"/>
    <w:rsid w:val="00105776"/>
    <w:rsid w:val="00107E91"/>
    <w:rsid w:val="001103C0"/>
    <w:rsid w:val="0011110A"/>
    <w:rsid w:val="0011246C"/>
    <w:rsid w:val="0011381C"/>
    <w:rsid w:val="00114350"/>
    <w:rsid w:val="00114C85"/>
    <w:rsid w:val="00115245"/>
    <w:rsid w:val="00116FC2"/>
    <w:rsid w:val="001201D5"/>
    <w:rsid w:val="00121580"/>
    <w:rsid w:val="00121D71"/>
    <w:rsid w:val="00121EBB"/>
    <w:rsid w:val="00122818"/>
    <w:rsid w:val="00122CFD"/>
    <w:rsid w:val="001238EA"/>
    <w:rsid w:val="00124BBA"/>
    <w:rsid w:val="00125C1C"/>
    <w:rsid w:val="00125FED"/>
    <w:rsid w:val="00126311"/>
    <w:rsid w:val="00126750"/>
    <w:rsid w:val="00127B16"/>
    <w:rsid w:val="0013330C"/>
    <w:rsid w:val="00134328"/>
    <w:rsid w:val="00134AD3"/>
    <w:rsid w:val="0013752A"/>
    <w:rsid w:val="00137F28"/>
    <w:rsid w:val="00140EEE"/>
    <w:rsid w:val="001410FD"/>
    <w:rsid w:val="00142909"/>
    <w:rsid w:val="00142A9B"/>
    <w:rsid w:val="001434B4"/>
    <w:rsid w:val="00143645"/>
    <w:rsid w:val="00143DA6"/>
    <w:rsid w:val="00145490"/>
    <w:rsid w:val="0014555B"/>
    <w:rsid w:val="00145797"/>
    <w:rsid w:val="001458E9"/>
    <w:rsid w:val="00145D85"/>
    <w:rsid w:val="00145FB0"/>
    <w:rsid w:val="00146706"/>
    <w:rsid w:val="001479F1"/>
    <w:rsid w:val="00147DFF"/>
    <w:rsid w:val="00150298"/>
    <w:rsid w:val="00151311"/>
    <w:rsid w:val="00151435"/>
    <w:rsid w:val="001515D3"/>
    <w:rsid w:val="00152F20"/>
    <w:rsid w:val="0015374D"/>
    <w:rsid w:val="0015424A"/>
    <w:rsid w:val="00155D39"/>
    <w:rsid w:val="00155DA1"/>
    <w:rsid w:val="00161907"/>
    <w:rsid w:val="00162F47"/>
    <w:rsid w:val="00164923"/>
    <w:rsid w:val="001654DD"/>
    <w:rsid w:val="00165E56"/>
    <w:rsid w:val="001668B7"/>
    <w:rsid w:val="001673E4"/>
    <w:rsid w:val="00167CFA"/>
    <w:rsid w:val="0017117F"/>
    <w:rsid w:val="00172808"/>
    <w:rsid w:val="001734BF"/>
    <w:rsid w:val="00173C75"/>
    <w:rsid w:val="00173D6D"/>
    <w:rsid w:val="00173D85"/>
    <w:rsid w:val="001758E4"/>
    <w:rsid w:val="00176ABF"/>
    <w:rsid w:val="001802E2"/>
    <w:rsid w:val="00181AC3"/>
    <w:rsid w:val="00181EAC"/>
    <w:rsid w:val="00185884"/>
    <w:rsid w:val="00186680"/>
    <w:rsid w:val="00186821"/>
    <w:rsid w:val="00187F47"/>
    <w:rsid w:val="00191E89"/>
    <w:rsid w:val="00194CD3"/>
    <w:rsid w:val="00194DC3"/>
    <w:rsid w:val="00195C07"/>
    <w:rsid w:val="00197104"/>
    <w:rsid w:val="001A0551"/>
    <w:rsid w:val="001A1A48"/>
    <w:rsid w:val="001A2E2C"/>
    <w:rsid w:val="001A421D"/>
    <w:rsid w:val="001A53D0"/>
    <w:rsid w:val="001A570C"/>
    <w:rsid w:val="001A601B"/>
    <w:rsid w:val="001A6103"/>
    <w:rsid w:val="001A69EE"/>
    <w:rsid w:val="001A7724"/>
    <w:rsid w:val="001B04D2"/>
    <w:rsid w:val="001B0534"/>
    <w:rsid w:val="001B0B4D"/>
    <w:rsid w:val="001B0DFC"/>
    <w:rsid w:val="001B209E"/>
    <w:rsid w:val="001B275A"/>
    <w:rsid w:val="001B4901"/>
    <w:rsid w:val="001B5912"/>
    <w:rsid w:val="001B6010"/>
    <w:rsid w:val="001B7561"/>
    <w:rsid w:val="001B7B17"/>
    <w:rsid w:val="001C0FE9"/>
    <w:rsid w:val="001C13A8"/>
    <w:rsid w:val="001C3E23"/>
    <w:rsid w:val="001C47EC"/>
    <w:rsid w:val="001C55FC"/>
    <w:rsid w:val="001C5E04"/>
    <w:rsid w:val="001C6E38"/>
    <w:rsid w:val="001C7A00"/>
    <w:rsid w:val="001C7A97"/>
    <w:rsid w:val="001D14D1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CEC"/>
    <w:rsid w:val="001D521B"/>
    <w:rsid w:val="001D57DA"/>
    <w:rsid w:val="001D592D"/>
    <w:rsid w:val="001D6601"/>
    <w:rsid w:val="001D69AD"/>
    <w:rsid w:val="001D7377"/>
    <w:rsid w:val="001E0676"/>
    <w:rsid w:val="001E0982"/>
    <w:rsid w:val="001E1C26"/>
    <w:rsid w:val="001E2BCF"/>
    <w:rsid w:val="001E2C8F"/>
    <w:rsid w:val="001E3512"/>
    <w:rsid w:val="001E4229"/>
    <w:rsid w:val="001E4EBC"/>
    <w:rsid w:val="001E4F91"/>
    <w:rsid w:val="001E5D3B"/>
    <w:rsid w:val="001E6466"/>
    <w:rsid w:val="001E7E70"/>
    <w:rsid w:val="001F014A"/>
    <w:rsid w:val="001F0CCE"/>
    <w:rsid w:val="001F217D"/>
    <w:rsid w:val="001F74E9"/>
    <w:rsid w:val="001F7A3B"/>
    <w:rsid w:val="001F7AE2"/>
    <w:rsid w:val="00200322"/>
    <w:rsid w:val="002015AB"/>
    <w:rsid w:val="00201AE5"/>
    <w:rsid w:val="0020459E"/>
    <w:rsid w:val="00204BF4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332E"/>
    <w:rsid w:val="0021343A"/>
    <w:rsid w:val="002134E5"/>
    <w:rsid w:val="0021377E"/>
    <w:rsid w:val="002148BE"/>
    <w:rsid w:val="0021541E"/>
    <w:rsid w:val="002155B7"/>
    <w:rsid w:val="00215E89"/>
    <w:rsid w:val="002161D9"/>
    <w:rsid w:val="0021638B"/>
    <w:rsid w:val="00216779"/>
    <w:rsid w:val="002201E6"/>
    <w:rsid w:val="00222435"/>
    <w:rsid w:val="0022243A"/>
    <w:rsid w:val="00222BD2"/>
    <w:rsid w:val="0022370A"/>
    <w:rsid w:val="0022583A"/>
    <w:rsid w:val="002261DB"/>
    <w:rsid w:val="00226E61"/>
    <w:rsid w:val="00227AD7"/>
    <w:rsid w:val="00230140"/>
    <w:rsid w:val="0023149B"/>
    <w:rsid w:val="00231742"/>
    <w:rsid w:val="0023195F"/>
    <w:rsid w:val="00231B7F"/>
    <w:rsid w:val="002325C2"/>
    <w:rsid w:val="00233265"/>
    <w:rsid w:val="002350FC"/>
    <w:rsid w:val="00235FE9"/>
    <w:rsid w:val="00236115"/>
    <w:rsid w:val="002366AD"/>
    <w:rsid w:val="00236DC4"/>
    <w:rsid w:val="00236F63"/>
    <w:rsid w:val="00241120"/>
    <w:rsid w:val="00243F37"/>
    <w:rsid w:val="00244EB2"/>
    <w:rsid w:val="00245190"/>
    <w:rsid w:val="00245D1B"/>
    <w:rsid w:val="0024711A"/>
    <w:rsid w:val="002476B9"/>
    <w:rsid w:val="002477F2"/>
    <w:rsid w:val="00250B7D"/>
    <w:rsid w:val="00252D20"/>
    <w:rsid w:val="00253091"/>
    <w:rsid w:val="00253EDC"/>
    <w:rsid w:val="00254914"/>
    <w:rsid w:val="0025657A"/>
    <w:rsid w:val="002601C5"/>
    <w:rsid w:val="002606F9"/>
    <w:rsid w:val="002611B9"/>
    <w:rsid w:val="00262A72"/>
    <w:rsid w:val="00262EE5"/>
    <w:rsid w:val="00264099"/>
    <w:rsid w:val="002642C9"/>
    <w:rsid w:val="00264C47"/>
    <w:rsid w:val="00265F09"/>
    <w:rsid w:val="002669F1"/>
    <w:rsid w:val="00271D80"/>
    <w:rsid w:val="00272714"/>
    <w:rsid w:val="00273179"/>
    <w:rsid w:val="002734A4"/>
    <w:rsid w:val="00274DDC"/>
    <w:rsid w:val="00275467"/>
    <w:rsid w:val="002768ED"/>
    <w:rsid w:val="00276ABE"/>
    <w:rsid w:val="00276E88"/>
    <w:rsid w:val="00277123"/>
    <w:rsid w:val="002778A5"/>
    <w:rsid w:val="002812F5"/>
    <w:rsid w:val="002812F6"/>
    <w:rsid w:val="00281790"/>
    <w:rsid w:val="00281CA3"/>
    <w:rsid w:val="00281CE5"/>
    <w:rsid w:val="00282437"/>
    <w:rsid w:val="00282754"/>
    <w:rsid w:val="00283211"/>
    <w:rsid w:val="00284E3D"/>
    <w:rsid w:val="0028557E"/>
    <w:rsid w:val="00286B66"/>
    <w:rsid w:val="00286D64"/>
    <w:rsid w:val="00290A2D"/>
    <w:rsid w:val="00293738"/>
    <w:rsid w:val="00293FFF"/>
    <w:rsid w:val="00294DE4"/>
    <w:rsid w:val="0029520E"/>
    <w:rsid w:val="00296705"/>
    <w:rsid w:val="00297139"/>
    <w:rsid w:val="002975A3"/>
    <w:rsid w:val="002A0428"/>
    <w:rsid w:val="002A0731"/>
    <w:rsid w:val="002A0B7D"/>
    <w:rsid w:val="002A0FCC"/>
    <w:rsid w:val="002A1162"/>
    <w:rsid w:val="002A2AD4"/>
    <w:rsid w:val="002A3434"/>
    <w:rsid w:val="002A367B"/>
    <w:rsid w:val="002A3793"/>
    <w:rsid w:val="002A3AA0"/>
    <w:rsid w:val="002A5778"/>
    <w:rsid w:val="002A5868"/>
    <w:rsid w:val="002A64E7"/>
    <w:rsid w:val="002A6694"/>
    <w:rsid w:val="002A7B81"/>
    <w:rsid w:val="002B1898"/>
    <w:rsid w:val="002B1C69"/>
    <w:rsid w:val="002B25F2"/>
    <w:rsid w:val="002B2975"/>
    <w:rsid w:val="002B453E"/>
    <w:rsid w:val="002B4BD5"/>
    <w:rsid w:val="002B4EF1"/>
    <w:rsid w:val="002B6587"/>
    <w:rsid w:val="002B7205"/>
    <w:rsid w:val="002C0133"/>
    <w:rsid w:val="002C0218"/>
    <w:rsid w:val="002C0E99"/>
    <w:rsid w:val="002C22AA"/>
    <w:rsid w:val="002C22F1"/>
    <w:rsid w:val="002C2B3C"/>
    <w:rsid w:val="002C4062"/>
    <w:rsid w:val="002D1349"/>
    <w:rsid w:val="002D15A1"/>
    <w:rsid w:val="002D2F92"/>
    <w:rsid w:val="002D464B"/>
    <w:rsid w:val="002D48BB"/>
    <w:rsid w:val="002D5657"/>
    <w:rsid w:val="002D5FAA"/>
    <w:rsid w:val="002D644B"/>
    <w:rsid w:val="002D72BE"/>
    <w:rsid w:val="002D7598"/>
    <w:rsid w:val="002D7AFF"/>
    <w:rsid w:val="002E130C"/>
    <w:rsid w:val="002E1381"/>
    <w:rsid w:val="002E16BD"/>
    <w:rsid w:val="002E1E76"/>
    <w:rsid w:val="002E222C"/>
    <w:rsid w:val="002E372E"/>
    <w:rsid w:val="002E4F91"/>
    <w:rsid w:val="002E51B0"/>
    <w:rsid w:val="002E587E"/>
    <w:rsid w:val="002E676F"/>
    <w:rsid w:val="002E752C"/>
    <w:rsid w:val="002F186C"/>
    <w:rsid w:val="002F37C5"/>
    <w:rsid w:val="002F6893"/>
    <w:rsid w:val="00300BD8"/>
    <w:rsid w:val="0030496F"/>
    <w:rsid w:val="0030580B"/>
    <w:rsid w:val="0030625C"/>
    <w:rsid w:val="00306355"/>
    <w:rsid w:val="00311197"/>
    <w:rsid w:val="0031346A"/>
    <w:rsid w:val="003134F8"/>
    <w:rsid w:val="0031427E"/>
    <w:rsid w:val="00314564"/>
    <w:rsid w:val="003146DB"/>
    <w:rsid w:val="00314CFB"/>
    <w:rsid w:val="00320959"/>
    <w:rsid w:val="00321198"/>
    <w:rsid w:val="0032151A"/>
    <w:rsid w:val="00321616"/>
    <w:rsid w:val="00321C67"/>
    <w:rsid w:val="00323211"/>
    <w:rsid w:val="00323747"/>
    <w:rsid w:val="00323763"/>
    <w:rsid w:val="003262BA"/>
    <w:rsid w:val="003302FE"/>
    <w:rsid w:val="00332A77"/>
    <w:rsid w:val="00333A5B"/>
    <w:rsid w:val="0033451B"/>
    <w:rsid w:val="00334F95"/>
    <w:rsid w:val="00336FC3"/>
    <w:rsid w:val="00337D69"/>
    <w:rsid w:val="00340290"/>
    <w:rsid w:val="00340E97"/>
    <w:rsid w:val="00341158"/>
    <w:rsid w:val="00342960"/>
    <w:rsid w:val="00342BB4"/>
    <w:rsid w:val="00344E35"/>
    <w:rsid w:val="0034680D"/>
    <w:rsid w:val="00346888"/>
    <w:rsid w:val="00346DFD"/>
    <w:rsid w:val="003475E4"/>
    <w:rsid w:val="003504BC"/>
    <w:rsid w:val="003510DB"/>
    <w:rsid w:val="00351A44"/>
    <w:rsid w:val="00351E61"/>
    <w:rsid w:val="003526E5"/>
    <w:rsid w:val="00353E4D"/>
    <w:rsid w:val="0035419F"/>
    <w:rsid w:val="003559F4"/>
    <w:rsid w:val="0035660E"/>
    <w:rsid w:val="003573CB"/>
    <w:rsid w:val="00357645"/>
    <w:rsid w:val="00357688"/>
    <w:rsid w:val="00357D2C"/>
    <w:rsid w:val="0036048E"/>
    <w:rsid w:val="00360AEC"/>
    <w:rsid w:val="00362350"/>
    <w:rsid w:val="003637C9"/>
    <w:rsid w:val="00364F18"/>
    <w:rsid w:val="00364FC4"/>
    <w:rsid w:val="00365A46"/>
    <w:rsid w:val="003669FD"/>
    <w:rsid w:val="00367571"/>
    <w:rsid w:val="00367A3F"/>
    <w:rsid w:val="00367ACF"/>
    <w:rsid w:val="00370E37"/>
    <w:rsid w:val="0037163D"/>
    <w:rsid w:val="003727BE"/>
    <w:rsid w:val="00372E3F"/>
    <w:rsid w:val="0037415D"/>
    <w:rsid w:val="00375C78"/>
    <w:rsid w:val="00377570"/>
    <w:rsid w:val="00377BAD"/>
    <w:rsid w:val="003802FA"/>
    <w:rsid w:val="003811D0"/>
    <w:rsid w:val="00381962"/>
    <w:rsid w:val="00382AA6"/>
    <w:rsid w:val="00382F88"/>
    <w:rsid w:val="00384558"/>
    <w:rsid w:val="00384CF4"/>
    <w:rsid w:val="00385542"/>
    <w:rsid w:val="00385B41"/>
    <w:rsid w:val="00387E10"/>
    <w:rsid w:val="00391A08"/>
    <w:rsid w:val="003934C2"/>
    <w:rsid w:val="00393657"/>
    <w:rsid w:val="00394072"/>
    <w:rsid w:val="00394C0D"/>
    <w:rsid w:val="003A140A"/>
    <w:rsid w:val="003A1AB5"/>
    <w:rsid w:val="003A2DAD"/>
    <w:rsid w:val="003A4660"/>
    <w:rsid w:val="003A5100"/>
    <w:rsid w:val="003A6214"/>
    <w:rsid w:val="003A63F6"/>
    <w:rsid w:val="003A6BEE"/>
    <w:rsid w:val="003A6D4E"/>
    <w:rsid w:val="003B0B75"/>
    <w:rsid w:val="003B0EF1"/>
    <w:rsid w:val="003B10B8"/>
    <w:rsid w:val="003B449E"/>
    <w:rsid w:val="003B4F16"/>
    <w:rsid w:val="003B53AF"/>
    <w:rsid w:val="003C0F93"/>
    <w:rsid w:val="003C1021"/>
    <w:rsid w:val="003C17F0"/>
    <w:rsid w:val="003C1CEB"/>
    <w:rsid w:val="003C369B"/>
    <w:rsid w:val="003C47AC"/>
    <w:rsid w:val="003C58C3"/>
    <w:rsid w:val="003C5F5A"/>
    <w:rsid w:val="003D059D"/>
    <w:rsid w:val="003D082C"/>
    <w:rsid w:val="003D13CF"/>
    <w:rsid w:val="003D24E8"/>
    <w:rsid w:val="003D2785"/>
    <w:rsid w:val="003D2D1A"/>
    <w:rsid w:val="003D33C6"/>
    <w:rsid w:val="003D4D18"/>
    <w:rsid w:val="003D55D3"/>
    <w:rsid w:val="003D6BB3"/>
    <w:rsid w:val="003D6D5C"/>
    <w:rsid w:val="003D6E52"/>
    <w:rsid w:val="003D7AC6"/>
    <w:rsid w:val="003E2CC6"/>
    <w:rsid w:val="003E2F20"/>
    <w:rsid w:val="003E3184"/>
    <w:rsid w:val="003E607F"/>
    <w:rsid w:val="003E6E15"/>
    <w:rsid w:val="003F028B"/>
    <w:rsid w:val="003F0BBD"/>
    <w:rsid w:val="003F2802"/>
    <w:rsid w:val="003F3247"/>
    <w:rsid w:val="003F3A00"/>
    <w:rsid w:val="003F4A2B"/>
    <w:rsid w:val="003F533D"/>
    <w:rsid w:val="003F54E9"/>
    <w:rsid w:val="003F694F"/>
    <w:rsid w:val="003F6E9F"/>
    <w:rsid w:val="003F73D9"/>
    <w:rsid w:val="0040100C"/>
    <w:rsid w:val="004013F6"/>
    <w:rsid w:val="00401509"/>
    <w:rsid w:val="00401974"/>
    <w:rsid w:val="00402DBD"/>
    <w:rsid w:val="00405B31"/>
    <w:rsid w:val="0040604F"/>
    <w:rsid w:val="00406602"/>
    <w:rsid w:val="004075BC"/>
    <w:rsid w:val="00407F16"/>
    <w:rsid w:val="00412E0D"/>
    <w:rsid w:val="00414A89"/>
    <w:rsid w:val="00414D97"/>
    <w:rsid w:val="004168BC"/>
    <w:rsid w:val="004172B2"/>
    <w:rsid w:val="00417B9B"/>
    <w:rsid w:val="004213DB"/>
    <w:rsid w:val="00421724"/>
    <w:rsid w:val="00421874"/>
    <w:rsid w:val="00422EF3"/>
    <w:rsid w:val="004252F4"/>
    <w:rsid w:val="00425485"/>
    <w:rsid w:val="00425A72"/>
    <w:rsid w:val="00426C5E"/>
    <w:rsid w:val="00427493"/>
    <w:rsid w:val="00427A37"/>
    <w:rsid w:val="00431EA4"/>
    <w:rsid w:val="00432A3C"/>
    <w:rsid w:val="00433DFF"/>
    <w:rsid w:val="004346A1"/>
    <w:rsid w:val="00435547"/>
    <w:rsid w:val="00435B5E"/>
    <w:rsid w:val="00437418"/>
    <w:rsid w:val="004403BF"/>
    <w:rsid w:val="00440ECE"/>
    <w:rsid w:val="00441302"/>
    <w:rsid w:val="00441E82"/>
    <w:rsid w:val="004439D1"/>
    <w:rsid w:val="00447B84"/>
    <w:rsid w:val="004504DE"/>
    <w:rsid w:val="00451ECB"/>
    <w:rsid w:val="004522E0"/>
    <w:rsid w:val="00454101"/>
    <w:rsid w:val="00455845"/>
    <w:rsid w:val="00456853"/>
    <w:rsid w:val="00456A5B"/>
    <w:rsid w:val="004570C9"/>
    <w:rsid w:val="00457A8D"/>
    <w:rsid w:val="00461894"/>
    <w:rsid w:val="00462063"/>
    <w:rsid w:val="00462A2D"/>
    <w:rsid w:val="00464DDE"/>
    <w:rsid w:val="00470856"/>
    <w:rsid w:val="004726EB"/>
    <w:rsid w:val="00474DF6"/>
    <w:rsid w:val="00476E11"/>
    <w:rsid w:val="00476EE9"/>
    <w:rsid w:val="00482170"/>
    <w:rsid w:val="00482177"/>
    <w:rsid w:val="0048471E"/>
    <w:rsid w:val="0048493A"/>
    <w:rsid w:val="0048553B"/>
    <w:rsid w:val="00485765"/>
    <w:rsid w:val="0048704B"/>
    <w:rsid w:val="004903E1"/>
    <w:rsid w:val="00490475"/>
    <w:rsid w:val="00491789"/>
    <w:rsid w:val="00491FDA"/>
    <w:rsid w:val="00492234"/>
    <w:rsid w:val="00493127"/>
    <w:rsid w:val="004936C3"/>
    <w:rsid w:val="00493EC9"/>
    <w:rsid w:val="00494224"/>
    <w:rsid w:val="004942E5"/>
    <w:rsid w:val="0049470A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BCC"/>
    <w:rsid w:val="004A36D8"/>
    <w:rsid w:val="004A3972"/>
    <w:rsid w:val="004A5816"/>
    <w:rsid w:val="004A760F"/>
    <w:rsid w:val="004B0E4B"/>
    <w:rsid w:val="004B21C3"/>
    <w:rsid w:val="004B2379"/>
    <w:rsid w:val="004B3396"/>
    <w:rsid w:val="004B3BF3"/>
    <w:rsid w:val="004B5E16"/>
    <w:rsid w:val="004B7216"/>
    <w:rsid w:val="004B7310"/>
    <w:rsid w:val="004C2969"/>
    <w:rsid w:val="004C4161"/>
    <w:rsid w:val="004C46E2"/>
    <w:rsid w:val="004C4A42"/>
    <w:rsid w:val="004C68F5"/>
    <w:rsid w:val="004C761C"/>
    <w:rsid w:val="004C7C3D"/>
    <w:rsid w:val="004D01EA"/>
    <w:rsid w:val="004D0FB5"/>
    <w:rsid w:val="004D1F93"/>
    <w:rsid w:val="004D3429"/>
    <w:rsid w:val="004D3E47"/>
    <w:rsid w:val="004D6411"/>
    <w:rsid w:val="004D6EE5"/>
    <w:rsid w:val="004D7B6E"/>
    <w:rsid w:val="004E1CBB"/>
    <w:rsid w:val="004E29CB"/>
    <w:rsid w:val="004E330F"/>
    <w:rsid w:val="004E4D38"/>
    <w:rsid w:val="004E5404"/>
    <w:rsid w:val="004E706C"/>
    <w:rsid w:val="004E73A1"/>
    <w:rsid w:val="004E7422"/>
    <w:rsid w:val="004F14FC"/>
    <w:rsid w:val="004F1C43"/>
    <w:rsid w:val="004F1EEC"/>
    <w:rsid w:val="004F4337"/>
    <w:rsid w:val="004F43B4"/>
    <w:rsid w:val="004F44BB"/>
    <w:rsid w:val="004F5CAE"/>
    <w:rsid w:val="004F6B4D"/>
    <w:rsid w:val="0050160E"/>
    <w:rsid w:val="00502CE7"/>
    <w:rsid w:val="005051DD"/>
    <w:rsid w:val="00505D0C"/>
    <w:rsid w:val="005062C3"/>
    <w:rsid w:val="0050656A"/>
    <w:rsid w:val="0051000B"/>
    <w:rsid w:val="00510F13"/>
    <w:rsid w:val="005113ED"/>
    <w:rsid w:val="00512485"/>
    <w:rsid w:val="00512A40"/>
    <w:rsid w:val="00513833"/>
    <w:rsid w:val="00514B18"/>
    <w:rsid w:val="005208BD"/>
    <w:rsid w:val="00521166"/>
    <w:rsid w:val="0052463A"/>
    <w:rsid w:val="00525201"/>
    <w:rsid w:val="005256F0"/>
    <w:rsid w:val="005268CA"/>
    <w:rsid w:val="0052756A"/>
    <w:rsid w:val="005276DB"/>
    <w:rsid w:val="005277AD"/>
    <w:rsid w:val="00527D3B"/>
    <w:rsid w:val="005306CA"/>
    <w:rsid w:val="005307E2"/>
    <w:rsid w:val="005308A8"/>
    <w:rsid w:val="005309B1"/>
    <w:rsid w:val="00530A25"/>
    <w:rsid w:val="00531B84"/>
    <w:rsid w:val="0053211E"/>
    <w:rsid w:val="00532459"/>
    <w:rsid w:val="0053292B"/>
    <w:rsid w:val="00532958"/>
    <w:rsid w:val="00532C49"/>
    <w:rsid w:val="00532CBD"/>
    <w:rsid w:val="00533DB6"/>
    <w:rsid w:val="00535B29"/>
    <w:rsid w:val="00535CFA"/>
    <w:rsid w:val="00536E47"/>
    <w:rsid w:val="00536FA9"/>
    <w:rsid w:val="00540061"/>
    <w:rsid w:val="0054011D"/>
    <w:rsid w:val="00542EE7"/>
    <w:rsid w:val="00543D57"/>
    <w:rsid w:val="00543E88"/>
    <w:rsid w:val="0054414E"/>
    <w:rsid w:val="00544157"/>
    <w:rsid w:val="00544823"/>
    <w:rsid w:val="00544AB5"/>
    <w:rsid w:val="00545792"/>
    <w:rsid w:val="00546CC9"/>
    <w:rsid w:val="00546F54"/>
    <w:rsid w:val="00547AFA"/>
    <w:rsid w:val="00550F05"/>
    <w:rsid w:val="0055121A"/>
    <w:rsid w:val="00552929"/>
    <w:rsid w:val="00554662"/>
    <w:rsid w:val="005552DB"/>
    <w:rsid w:val="00555795"/>
    <w:rsid w:val="00555B9C"/>
    <w:rsid w:val="00555C76"/>
    <w:rsid w:val="00555EF8"/>
    <w:rsid w:val="0055604E"/>
    <w:rsid w:val="00557F36"/>
    <w:rsid w:val="00560479"/>
    <w:rsid w:val="00560BE6"/>
    <w:rsid w:val="00561B7C"/>
    <w:rsid w:val="005647CD"/>
    <w:rsid w:val="00564E51"/>
    <w:rsid w:val="0056629A"/>
    <w:rsid w:val="0056647E"/>
    <w:rsid w:val="00566DCB"/>
    <w:rsid w:val="00570C48"/>
    <w:rsid w:val="00571D1B"/>
    <w:rsid w:val="00571F85"/>
    <w:rsid w:val="005736ED"/>
    <w:rsid w:val="0057426F"/>
    <w:rsid w:val="00577AC0"/>
    <w:rsid w:val="0058027E"/>
    <w:rsid w:val="00580915"/>
    <w:rsid w:val="005818E9"/>
    <w:rsid w:val="0058219E"/>
    <w:rsid w:val="0058509A"/>
    <w:rsid w:val="005853B8"/>
    <w:rsid w:val="00585F58"/>
    <w:rsid w:val="00585F7B"/>
    <w:rsid w:val="005876C7"/>
    <w:rsid w:val="00591598"/>
    <w:rsid w:val="00591955"/>
    <w:rsid w:val="00591B80"/>
    <w:rsid w:val="00594D3A"/>
    <w:rsid w:val="005950F5"/>
    <w:rsid w:val="00595664"/>
    <w:rsid w:val="0059755B"/>
    <w:rsid w:val="005979D2"/>
    <w:rsid w:val="005A03F9"/>
    <w:rsid w:val="005A1A45"/>
    <w:rsid w:val="005A3082"/>
    <w:rsid w:val="005A34E6"/>
    <w:rsid w:val="005A4D9A"/>
    <w:rsid w:val="005A5247"/>
    <w:rsid w:val="005A5BCD"/>
    <w:rsid w:val="005A6404"/>
    <w:rsid w:val="005B0F1D"/>
    <w:rsid w:val="005B13B1"/>
    <w:rsid w:val="005B172D"/>
    <w:rsid w:val="005B1BA2"/>
    <w:rsid w:val="005B29C4"/>
    <w:rsid w:val="005B2A0C"/>
    <w:rsid w:val="005B4787"/>
    <w:rsid w:val="005B61C1"/>
    <w:rsid w:val="005B66F9"/>
    <w:rsid w:val="005B6E7A"/>
    <w:rsid w:val="005B7550"/>
    <w:rsid w:val="005C06FE"/>
    <w:rsid w:val="005C1943"/>
    <w:rsid w:val="005C1D0A"/>
    <w:rsid w:val="005C212B"/>
    <w:rsid w:val="005C45F5"/>
    <w:rsid w:val="005C5D60"/>
    <w:rsid w:val="005C681B"/>
    <w:rsid w:val="005C6C23"/>
    <w:rsid w:val="005C6C95"/>
    <w:rsid w:val="005D004D"/>
    <w:rsid w:val="005D049C"/>
    <w:rsid w:val="005D07D7"/>
    <w:rsid w:val="005D18CC"/>
    <w:rsid w:val="005D1F1E"/>
    <w:rsid w:val="005D2C3E"/>
    <w:rsid w:val="005D469B"/>
    <w:rsid w:val="005D60FF"/>
    <w:rsid w:val="005D6368"/>
    <w:rsid w:val="005D6D47"/>
    <w:rsid w:val="005D6E3B"/>
    <w:rsid w:val="005D76E7"/>
    <w:rsid w:val="005D7BAA"/>
    <w:rsid w:val="005E2343"/>
    <w:rsid w:val="005E2BD1"/>
    <w:rsid w:val="005E3BC9"/>
    <w:rsid w:val="005E3DA4"/>
    <w:rsid w:val="005E5F4C"/>
    <w:rsid w:val="005E6CA6"/>
    <w:rsid w:val="005E7D93"/>
    <w:rsid w:val="005F2C52"/>
    <w:rsid w:val="005F3098"/>
    <w:rsid w:val="005F4A70"/>
    <w:rsid w:val="005F52F3"/>
    <w:rsid w:val="005F5B07"/>
    <w:rsid w:val="005F5F09"/>
    <w:rsid w:val="005F785B"/>
    <w:rsid w:val="00600C41"/>
    <w:rsid w:val="0060300A"/>
    <w:rsid w:val="00603104"/>
    <w:rsid w:val="00603277"/>
    <w:rsid w:val="00603D0A"/>
    <w:rsid w:val="0060406B"/>
    <w:rsid w:val="006053CA"/>
    <w:rsid w:val="0060561D"/>
    <w:rsid w:val="00605A70"/>
    <w:rsid w:val="00607421"/>
    <w:rsid w:val="006074D3"/>
    <w:rsid w:val="00607AE2"/>
    <w:rsid w:val="006101A6"/>
    <w:rsid w:val="006103CD"/>
    <w:rsid w:val="006117E7"/>
    <w:rsid w:val="006124FE"/>
    <w:rsid w:val="00615D46"/>
    <w:rsid w:val="00616546"/>
    <w:rsid w:val="00617D45"/>
    <w:rsid w:val="00620D2C"/>
    <w:rsid w:val="00620F9A"/>
    <w:rsid w:val="006210DA"/>
    <w:rsid w:val="00624881"/>
    <w:rsid w:val="00624AC4"/>
    <w:rsid w:val="006266C2"/>
    <w:rsid w:val="006267C6"/>
    <w:rsid w:val="00627052"/>
    <w:rsid w:val="00627B7C"/>
    <w:rsid w:val="006305C3"/>
    <w:rsid w:val="00630966"/>
    <w:rsid w:val="0063096A"/>
    <w:rsid w:val="00631FA5"/>
    <w:rsid w:val="00632B3E"/>
    <w:rsid w:val="006348BD"/>
    <w:rsid w:val="006350DB"/>
    <w:rsid w:val="00635626"/>
    <w:rsid w:val="00640A7A"/>
    <w:rsid w:val="00640D80"/>
    <w:rsid w:val="00641B4F"/>
    <w:rsid w:val="00641C3D"/>
    <w:rsid w:val="00641D7E"/>
    <w:rsid w:val="00642641"/>
    <w:rsid w:val="00642E97"/>
    <w:rsid w:val="0064391A"/>
    <w:rsid w:val="00644B76"/>
    <w:rsid w:val="00645794"/>
    <w:rsid w:val="006463E7"/>
    <w:rsid w:val="00646415"/>
    <w:rsid w:val="00646504"/>
    <w:rsid w:val="006468F5"/>
    <w:rsid w:val="00646AEA"/>
    <w:rsid w:val="00647334"/>
    <w:rsid w:val="006479E5"/>
    <w:rsid w:val="00647ABB"/>
    <w:rsid w:val="006509A9"/>
    <w:rsid w:val="0065116B"/>
    <w:rsid w:val="006511DB"/>
    <w:rsid w:val="00652064"/>
    <w:rsid w:val="00652A16"/>
    <w:rsid w:val="00652F9A"/>
    <w:rsid w:val="006539DB"/>
    <w:rsid w:val="00653C19"/>
    <w:rsid w:val="006558D5"/>
    <w:rsid w:val="006560C7"/>
    <w:rsid w:val="0065767E"/>
    <w:rsid w:val="00660D26"/>
    <w:rsid w:val="006612FB"/>
    <w:rsid w:val="00661F0E"/>
    <w:rsid w:val="0066218F"/>
    <w:rsid w:val="006629C0"/>
    <w:rsid w:val="00664096"/>
    <w:rsid w:val="006641F6"/>
    <w:rsid w:val="006651B5"/>
    <w:rsid w:val="00665DAE"/>
    <w:rsid w:val="00665E66"/>
    <w:rsid w:val="00666347"/>
    <w:rsid w:val="00666E88"/>
    <w:rsid w:val="006673F6"/>
    <w:rsid w:val="0066751C"/>
    <w:rsid w:val="00667B44"/>
    <w:rsid w:val="00667C9F"/>
    <w:rsid w:val="0067114A"/>
    <w:rsid w:val="006711F7"/>
    <w:rsid w:val="0067224E"/>
    <w:rsid w:val="00672321"/>
    <w:rsid w:val="0067347B"/>
    <w:rsid w:val="006735FE"/>
    <w:rsid w:val="00673ECF"/>
    <w:rsid w:val="00673FA8"/>
    <w:rsid w:val="006748F3"/>
    <w:rsid w:val="00674BAF"/>
    <w:rsid w:val="00675D65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D69"/>
    <w:rsid w:val="00681DDD"/>
    <w:rsid w:val="00682455"/>
    <w:rsid w:val="0068374C"/>
    <w:rsid w:val="006837C8"/>
    <w:rsid w:val="00683BB2"/>
    <w:rsid w:val="0068460F"/>
    <w:rsid w:val="0068471E"/>
    <w:rsid w:val="00685524"/>
    <w:rsid w:val="006867D6"/>
    <w:rsid w:val="00690267"/>
    <w:rsid w:val="00690A2D"/>
    <w:rsid w:val="0069147C"/>
    <w:rsid w:val="0069308B"/>
    <w:rsid w:val="00693147"/>
    <w:rsid w:val="0069483D"/>
    <w:rsid w:val="00695F62"/>
    <w:rsid w:val="00697F4F"/>
    <w:rsid w:val="006A1193"/>
    <w:rsid w:val="006A1C0E"/>
    <w:rsid w:val="006A23C2"/>
    <w:rsid w:val="006A27CA"/>
    <w:rsid w:val="006A3602"/>
    <w:rsid w:val="006A3B55"/>
    <w:rsid w:val="006A4E05"/>
    <w:rsid w:val="006A5306"/>
    <w:rsid w:val="006A576D"/>
    <w:rsid w:val="006A5D22"/>
    <w:rsid w:val="006A7E80"/>
    <w:rsid w:val="006A7F94"/>
    <w:rsid w:val="006B0563"/>
    <w:rsid w:val="006B135C"/>
    <w:rsid w:val="006B17B5"/>
    <w:rsid w:val="006B1B61"/>
    <w:rsid w:val="006B23EA"/>
    <w:rsid w:val="006B2686"/>
    <w:rsid w:val="006B2E0F"/>
    <w:rsid w:val="006B3561"/>
    <w:rsid w:val="006B497D"/>
    <w:rsid w:val="006B5327"/>
    <w:rsid w:val="006B5A51"/>
    <w:rsid w:val="006B5F43"/>
    <w:rsid w:val="006B6004"/>
    <w:rsid w:val="006B6B37"/>
    <w:rsid w:val="006B6CD2"/>
    <w:rsid w:val="006B73FA"/>
    <w:rsid w:val="006C10D5"/>
    <w:rsid w:val="006C21A5"/>
    <w:rsid w:val="006C35F1"/>
    <w:rsid w:val="006C3677"/>
    <w:rsid w:val="006C3C1F"/>
    <w:rsid w:val="006C4A1A"/>
    <w:rsid w:val="006C4BD5"/>
    <w:rsid w:val="006C68D8"/>
    <w:rsid w:val="006C6FD6"/>
    <w:rsid w:val="006C726D"/>
    <w:rsid w:val="006C7A3B"/>
    <w:rsid w:val="006C7DA2"/>
    <w:rsid w:val="006C7F39"/>
    <w:rsid w:val="006D1BFC"/>
    <w:rsid w:val="006D38D6"/>
    <w:rsid w:val="006D49D2"/>
    <w:rsid w:val="006D5941"/>
    <w:rsid w:val="006D59F2"/>
    <w:rsid w:val="006D6EAC"/>
    <w:rsid w:val="006D7A26"/>
    <w:rsid w:val="006D7B59"/>
    <w:rsid w:val="006E0B39"/>
    <w:rsid w:val="006E10D5"/>
    <w:rsid w:val="006E1316"/>
    <w:rsid w:val="006E17F0"/>
    <w:rsid w:val="006E1F42"/>
    <w:rsid w:val="006E2065"/>
    <w:rsid w:val="006E241F"/>
    <w:rsid w:val="006E2B3C"/>
    <w:rsid w:val="006E2C70"/>
    <w:rsid w:val="006E453F"/>
    <w:rsid w:val="006E4939"/>
    <w:rsid w:val="006E5423"/>
    <w:rsid w:val="006E7A62"/>
    <w:rsid w:val="006E7F79"/>
    <w:rsid w:val="006F3BAD"/>
    <w:rsid w:val="006F3D39"/>
    <w:rsid w:val="006F3DC0"/>
    <w:rsid w:val="006F4BE7"/>
    <w:rsid w:val="006F4F7C"/>
    <w:rsid w:val="006F5353"/>
    <w:rsid w:val="006F6ED0"/>
    <w:rsid w:val="006F76C2"/>
    <w:rsid w:val="006F7DAB"/>
    <w:rsid w:val="0070056F"/>
    <w:rsid w:val="00701640"/>
    <w:rsid w:val="00701A21"/>
    <w:rsid w:val="00703988"/>
    <w:rsid w:val="00705194"/>
    <w:rsid w:val="007059C4"/>
    <w:rsid w:val="007060F7"/>
    <w:rsid w:val="00706B58"/>
    <w:rsid w:val="007077FB"/>
    <w:rsid w:val="00710534"/>
    <w:rsid w:val="00711959"/>
    <w:rsid w:val="00711BA2"/>
    <w:rsid w:val="00713909"/>
    <w:rsid w:val="007154AF"/>
    <w:rsid w:val="00715EBE"/>
    <w:rsid w:val="00715F7A"/>
    <w:rsid w:val="0071661B"/>
    <w:rsid w:val="00717B9C"/>
    <w:rsid w:val="00720324"/>
    <w:rsid w:val="00726103"/>
    <w:rsid w:val="007265AF"/>
    <w:rsid w:val="00727627"/>
    <w:rsid w:val="00730070"/>
    <w:rsid w:val="007303A5"/>
    <w:rsid w:val="00730FDC"/>
    <w:rsid w:val="00732315"/>
    <w:rsid w:val="00732D29"/>
    <w:rsid w:val="007334F6"/>
    <w:rsid w:val="007369FF"/>
    <w:rsid w:val="00741CFE"/>
    <w:rsid w:val="0074228F"/>
    <w:rsid w:val="00743B5A"/>
    <w:rsid w:val="00744214"/>
    <w:rsid w:val="00744AB1"/>
    <w:rsid w:val="00744EE0"/>
    <w:rsid w:val="00744F56"/>
    <w:rsid w:val="00745787"/>
    <w:rsid w:val="007462C7"/>
    <w:rsid w:val="007462E2"/>
    <w:rsid w:val="00750391"/>
    <w:rsid w:val="00750C22"/>
    <w:rsid w:val="007525F1"/>
    <w:rsid w:val="00752780"/>
    <w:rsid w:val="007528ED"/>
    <w:rsid w:val="00752C08"/>
    <w:rsid w:val="0075665D"/>
    <w:rsid w:val="00760491"/>
    <w:rsid w:val="007610C6"/>
    <w:rsid w:val="00761F92"/>
    <w:rsid w:val="00764293"/>
    <w:rsid w:val="00764E5B"/>
    <w:rsid w:val="0076625B"/>
    <w:rsid w:val="00766910"/>
    <w:rsid w:val="00771167"/>
    <w:rsid w:val="0077134B"/>
    <w:rsid w:val="007720A8"/>
    <w:rsid w:val="007723CB"/>
    <w:rsid w:val="007744ED"/>
    <w:rsid w:val="00774BE6"/>
    <w:rsid w:val="00775857"/>
    <w:rsid w:val="007765D1"/>
    <w:rsid w:val="00777CEF"/>
    <w:rsid w:val="00777FCB"/>
    <w:rsid w:val="007821D7"/>
    <w:rsid w:val="00782412"/>
    <w:rsid w:val="00782A86"/>
    <w:rsid w:val="00785030"/>
    <w:rsid w:val="007869E9"/>
    <w:rsid w:val="0078714C"/>
    <w:rsid w:val="00787967"/>
    <w:rsid w:val="007958DA"/>
    <w:rsid w:val="00795AD5"/>
    <w:rsid w:val="0079773D"/>
    <w:rsid w:val="00797ED4"/>
    <w:rsid w:val="007A1B8A"/>
    <w:rsid w:val="007A4266"/>
    <w:rsid w:val="007A529D"/>
    <w:rsid w:val="007A5A4F"/>
    <w:rsid w:val="007A70C7"/>
    <w:rsid w:val="007A7460"/>
    <w:rsid w:val="007A75D9"/>
    <w:rsid w:val="007B05C0"/>
    <w:rsid w:val="007B0D06"/>
    <w:rsid w:val="007B139D"/>
    <w:rsid w:val="007B18D0"/>
    <w:rsid w:val="007B20C7"/>
    <w:rsid w:val="007B4467"/>
    <w:rsid w:val="007B4E9C"/>
    <w:rsid w:val="007B6E5B"/>
    <w:rsid w:val="007C0DA6"/>
    <w:rsid w:val="007C3DAB"/>
    <w:rsid w:val="007C4583"/>
    <w:rsid w:val="007C4C89"/>
    <w:rsid w:val="007C51CB"/>
    <w:rsid w:val="007C52F8"/>
    <w:rsid w:val="007C56BA"/>
    <w:rsid w:val="007C6913"/>
    <w:rsid w:val="007C7277"/>
    <w:rsid w:val="007C7AE3"/>
    <w:rsid w:val="007C7AFA"/>
    <w:rsid w:val="007C7D7F"/>
    <w:rsid w:val="007D35E7"/>
    <w:rsid w:val="007D46AF"/>
    <w:rsid w:val="007D58EA"/>
    <w:rsid w:val="007D7ECF"/>
    <w:rsid w:val="007E0ECF"/>
    <w:rsid w:val="007E0FD0"/>
    <w:rsid w:val="007E3577"/>
    <w:rsid w:val="007E3DDF"/>
    <w:rsid w:val="007E4C11"/>
    <w:rsid w:val="007E4CCC"/>
    <w:rsid w:val="007E5828"/>
    <w:rsid w:val="007E593E"/>
    <w:rsid w:val="007E5B7D"/>
    <w:rsid w:val="007E65FA"/>
    <w:rsid w:val="007E6948"/>
    <w:rsid w:val="007F01C9"/>
    <w:rsid w:val="007F0B37"/>
    <w:rsid w:val="007F15BD"/>
    <w:rsid w:val="007F208C"/>
    <w:rsid w:val="007F2F75"/>
    <w:rsid w:val="007F5CAE"/>
    <w:rsid w:val="007F6055"/>
    <w:rsid w:val="007F6CA7"/>
    <w:rsid w:val="007F762E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7887"/>
    <w:rsid w:val="00807BB2"/>
    <w:rsid w:val="00807CC3"/>
    <w:rsid w:val="00810EB5"/>
    <w:rsid w:val="00811624"/>
    <w:rsid w:val="00811B04"/>
    <w:rsid w:val="00811D3D"/>
    <w:rsid w:val="00813B1A"/>
    <w:rsid w:val="00813E3A"/>
    <w:rsid w:val="0081447B"/>
    <w:rsid w:val="008148C4"/>
    <w:rsid w:val="00816508"/>
    <w:rsid w:val="00816A62"/>
    <w:rsid w:val="0081774E"/>
    <w:rsid w:val="0081775E"/>
    <w:rsid w:val="00817C4D"/>
    <w:rsid w:val="0082196D"/>
    <w:rsid w:val="00822717"/>
    <w:rsid w:val="008229C7"/>
    <w:rsid w:val="0082310A"/>
    <w:rsid w:val="00823F3E"/>
    <w:rsid w:val="008251B8"/>
    <w:rsid w:val="008267CF"/>
    <w:rsid w:val="00826B8C"/>
    <w:rsid w:val="00826ECE"/>
    <w:rsid w:val="00826FF1"/>
    <w:rsid w:val="0083134C"/>
    <w:rsid w:val="00831B8A"/>
    <w:rsid w:val="00832090"/>
    <w:rsid w:val="008342A2"/>
    <w:rsid w:val="008345E4"/>
    <w:rsid w:val="00834EE4"/>
    <w:rsid w:val="00835C4F"/>
    <w:rsid w:val="00836C61"/>
    <w:rsid w:val="00840EB9"/>
    <w:rsid w:val="00841C99"/>
    <w:rsid w:val="00842870"/>
    <w:rsid w:val="00842ECB"/>
    <w:rsid w:val="0084342F"/>
    <w:rsid w:val="00843803"/>
    <w:rsid w:val="0084498F"/>
    <w:rsid w:val="00846267"/>
    <w:rsid w:val="00846C38"/>
    <w:rsid w:val="008471B7"/>
    <w:rsid w:val="008506B9"/>
    <w:rsid w:val="00850CD2"/>
    <w:rsid w:val="008521FE"/>
    <w:rsid w:val="00854377"/>
    <w:rsid w:val="00854911"/>
    <w:rsid w:val="00854B77"/>
    <w:rsid w:val="00856113"/>
    <w:rsid w:val="00856566"/>
    <w:rsid w:val="00856C3F"/>
    <w:rsid w:val="008618F1"/>
    <w:rsid w:val="00861C21"/>
    <w:rsid w:val="0086239A"/>
    <w:rsid w:val="00862990"/>
    <w:rsid w:val="00862BED"/>
    <w:rsid w:val="00862C06"/>
    <w:rsid w:val="00864032"/>
    <w:rsid w:val="008649B7"/>
    <w:rsid w:val="00864DE3"/>
    <w:rsid w:val="00865CA5"/>
    <w:rsid w:val="008704DE"/>
    <w:rsid w:val="00871244"/>
    <w:rsid w:val="00871D2C"/>
    <w:rsid w:val="00872127"/>
    <w:rsid w:val="00873C95"/>
    <w:rsid w:val="00873F02"/>
    <w:rsid w:val="008741B8"/>
    <w:rsid w:val="00875A56"/>
    <w:rsid w:val="00875E6B"/>
    <w:rsid w:val="00876122"/>
    <w:rsid w:val="00876AA3"/>
    <w:rsid w:val="00877195"/>
    <w:rsid w:val="00877CFF"/>
    <w:rsid w:val="00880854"/>
    <w:rsid w:val="00883122"/>
    <w:rsid w:val="0088427A"/>
    <w:rsid w:val="00884D77"/>
    <w:rsid w:val="00886455"/>
    <w:rsid w:val="00887113"/>
    <w:rsid w:val="00887544"/>
    <w:rsid w:val="00890F93"/>
    <w:rsid w:val="00891AC7"/>
    <w:rsid w:val="00895D8A"/>
    <w:rsid w:val="00896899"/>
    <w:rsid w:val="00896A94"/>
    <w:rsid w:val="00897067"/>
    <w:rsid w:val="008977C6"/>
    <w:rsid w:val="008979AC"/>
    <w:rsid w:val="008A01FE"/>
    <w:rsid w:val="008A2343"/>
    <w:rsid w:val="008A242F"/>
    <w:rsid w:val="008A2FDC"/>
    <w:rsid w:val="008A2FEA"/>
    <w:rsid w:val="008A321E"/>
    <w:rsid w:val="008A4079"/>
    <w:rsid w:val="008A4773"/>
    <w:rsid w:val="008A4DAA"/>
    <w:rsid w:val="008A649E"/>
    <w:rsid w:val="008A681A"/>
    <w:rsid w:val="008A6820"/>
    <w:rsid w:val="008A7525"/>
    <w:rsid w:val="008A7A8F"/>
    <w:rsid w:val="008A7F7E"/>
    <w:rsid w:val="008B1400"/>
    <w:rsid w:val="008B189E"/>
    <w:rsid w:val="008B2072"/>
    <w:rsid w:val="008B224A"/>
    <w:rsid w:val="008B261B"/>
    <w:rsid w:val="008B2CD4"/>
    <w:rsid w:val="008B36C2"/>
    <w:rsid w:val="008B4C17"/>
    <w:rsid w:val="008B7438"/>
    <w:rsid w:val="008B7B66"/>
    <w:rsid w:val="008C051C"/>
    <w:rsid w:val="008C100E"/>
    <w:rsid w:val="008C1E7C"/>
    <w:rsid w:val="008C2BDE"/>
    <w:rsid w:val="008C330B"/>
    <w:rsid w:val="008C52F8"/>
    <w:rsid w:val="008C5323"/>
    <w:rsid w:val="008C5B9B"/>
    <w:rsid w:val="008C614A"/>
    <w:rsid w:val="008C7585"/>
    <w:rsid w:val="008C7BCA"/>
    <w:rsid w:val="008D034F"/>
    <w:rsid w:val="008D03C4"/>
    <w:rsid w:val="008D06DC"/>
    <w:rsid w:val="008D37E7"/>
    <w:rsid w:val="008D3F64"/>
    <w:rsid w:val="008D573F"/>
    <w:rsid w:val="008D6B0B"/>
    <w:rsid w:val="008D6EB4"/>
    <w:rsid w:val="008D719C"/>
    <w:rsid w:val="008E0034"/>
    <w:rsid w:val="008E129C"/>
    <w:rsid w:val="008E17BB"/>
    <w:rsid w:val="008E4F60"/>
    <w:rsid w:val="008E55C5"/>
    <w:rsid w:val="008E6EAD"/>
    <w:rsid w:val="008E7538"/>
    <w:rsid w:val="008E7576"/>
    <w:rsid w:val="008F1662"/>
    <w:rsid w:val="008F24D3"/>
    <w:rsid w:val="008F286C"/>
    <w:rsid w:val="008F4415"/>
    <w:rsid w:val="008F4454"/>
    <w:rsid w:val="008F4FD0"/>
    <w:rsid w:val="008F514A"/>
    <w:rsid w:val="008F5DA3"/>
    <w:rsid w:val="008F645D"/>
    <w:rsid w:val="008F65BC"/>
    <w:rsid w:val="008F75AB"/>
    <w:rsid w:val="009007E8"/>
    <w:rsid w:val="0090123E"/>
    <w:rsid w:val="00902AA7"/>
    <w:rsid w:val="00902B99"/>
    <w:rsid w:val="00903078"/>
    <w:rsid w:val="00910B39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202B"/>
    <w:rsid w:val="00932BA8"/>
    <w:rsid w:val="009345CC"/>
    <w:rsid w:val="00934C59"/>
    <w:rsid w:val="00934F93"/>
    <w:rsid w:val="00935418"/>
    <w:rsid w:val="0093700E"/>
    <w:rsid w:val="009370E3"/>
    <w:rsid w:val="00940920"/>
    <w:rsid w:val="00940D64"/>
    <w:rsid w:val="00941A41"/>
    <w:rsid w:val="0094338C"/>
    <w:rsid w:val="009434D7"/>
    <w:rsid w:val="00944197"/>
    <w:rsid w:val="00944244"/>
    <w:rsid w:val="0094541E"/>
    <w:rsid w:val="00945A00"/>
    <w:rsid w:val="00945E44"/>
    <w:rsid w:val="00946F97"/>
    <w:rsid w:val="009473D9"/>
    <w:rsid w:val="00950F37"/>
    <w:rsid w:val="009538F8"/>
    <w:rsid w:val="00953DB3"/>
    <w:rsid w:val="0095450C"/>
    <w:rsid w:val="00954823"/>
    <w:rsid w:val="00955EB6"/>
    <w:rsid w:val="00956D42"/>
    <w:rsid w:val="0096027F"/>
    <w:rsid w:val="00960CC0"/>
    <w:rsid w:val="0096138E"/>
    <w:rsid w:val="00961E50"/>
    <w:rsid w:val="0096269C"/>
    <w:rsid w:val="00962730"/>
    <w:rsid w:val="00962CD6"/>
    <w:rsid w:val="00962F46"/>
    <w:rsid w:val="0096473D"/>
    <w:rsid w:val="009653BA"/>
    <w:rsid w:val="009657B5"/>
    <w:rsid w:val="00966914"/>
    <w:rsid w:val="00970261"/>
    <w:rsid w:val="00971DE3"/>
    <w:rsid w:val="0097262D"/>
    <w:rsid w:val="009726E1"/>
    <w:rsid w:val="00973E70"/>
    <w:rsid w:val="00974027"/>
    <w:rsid w:val="009761EE"/>
    <w:rsid w:val="00977610"/>
    <w:rsid w:val="00980292"/>
    <w:rsid w:val="0098130B"/>
    <w:rsid w:val="009824E8"/>
    <w:rsid w:val="00982F71"/>
    <w:rsid w:val="0098368F"/>
    <w:rsid w:val="00984F72"/>
    <w:rsid w:val="00985140"/>
    <w:rsid w:val="00985527"/>
    <w:rsid w:val="00985590"/>
    <w:rsid w:val="009856F1"/>
    <w:rsid w:val="00985958"/>
    <w:rsid w:val="00990310"/>
    <w:rsid w:val="00990F95"/>
    <w:rsid w:val="00993003"/>
    <w:rsid w:val="00994F58"/>
    <w:rsid w:val="00996265"/>
    <w:rsid w:val="0099783B"/>
    <w:rsid w:val="009A069F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B05AF"/>
    <w:rsid w:val="009B0784"/>
    <w:rsid w:val="009B0B1C"/>
    <w:rsid w:val="009B0E3D"/>
    <w:rsid w:val="009B1DBB"/>
    <w:rsid w:val="009B2CB2"/>
    <w:rsid w:val="009B3372"/>
    <w:rsid w:val="009B35CF"/>
    <w:rsid w:val="009B47F1"/>
    <w:rsid w:val="009B5B64"/>
    <w:rsid w:val="009B5C84"/>
    <w:rsid w:val="009B5E9E"/>
    <w:rsid w:val="009B5FFB"/>
    <w:rsid w:val="009C0314"/>
    <w:rsid w:val="009C0B76"/>
    <w:rsid w:val="009C1F43"/>
    <w:rsid w:val="009C2306"/>
    <w:rsid w:val="009C48DA"/>
    <w:rsid w:val="009C4C3D"/>
    <w:rsid w:val="009C51D5"/>
    <w:rsid w:val="009C575F"/>
    <w:rsid w:val="009D03AA"/>
    <w:rsid w:val="009D062C"/>
    <w:rsid w:val="009D1870"/>
    <w:rsid w:val="009D2F05"/>
    <w:rsid w:val="009D3DF4"/>
    <w:rsid w:val="009D55D9"/>
    <w:rsid w:val="009D6684"/>
    <w:rsid w:val="009D6BD5"/>
    <w:rsid w:val="009D79F9"/>
    <w:rsid w:val="009D7B2D"/>
    <w:rsid w:val="009E0904"/>
    <w:rsid w:val="009E098B"/>
    <w:rsid w:val="009E19AD"/>
    <w:rsid w:val="009E3AAD"/>
    <w:rsid w:val="009E4DFE"/>
    <w:rsid w:val="009E55C0"/>
    <w:rsid w:val="009E74FD"/>
    <w:rsid w:val="009F007D"/>
    <w:rsid w:val="009F0459"/>
    <w:rsid w:val="009F12BA"/>
    <w:rsid w:val="009F16AB"/>
    <w:rsid w:val="009F35F6"/>
    <w:rsid w:val="009F3ADD"/>
    <w:rsid w:val="009F4C07"/>
    <w:rsid w:val="009F5701"/>
    <w:rsid w:val="009F6264"/>
    <w:rsid w:val="009F6857"/>
    <w:rsid w:val="009F7582"/>
    <w:rsid w:val="00A0114D"/>
    <w:rsid w:val="00A02408"/>
    <w:rsid w:val="00A02CE4"/>
    <w:rsid w:val="00A02E77"/>
    <w:rsid w:val="00A030AE"/>
    <w:rsid w:val="00A03BB7"/>
    <w:rsid w:val="00A042D9"/>
    <w:rsid w:val="00A04A29"/>
    <w:rsid w:val="00A04B7F"/>
    <w:rsid w:val="00A06295"/>
    <w:rsid w:val="00A068E5"/>
    <w:rsid w:val="00A06C12"/>
    <w:rsid w:val="00A07617"/>
    <w:rsid w:val="00A11DA7"/>
    <w:rsid w:val="00A121FC"/>
    <w:rsid w:val="00A13457"/>
    <w:rsid w:val="00A13D76"/>
    <w:rsid w:val="00A14CBB"/>
    <w:rsid w:val="00A15773"/>
    <w:rsid w:val="00A1615F"/>
    <w:rsid w:val="00A16B55"/>
    <w:rsid w:val="00A17C5B"/>
    <w:rsid w:val="00A17FEC"/>
    <w:rsid w:val="00A21475"/>
    <w:rsid w:val="00A2179E"/>
    <w:rsid w:val="00A21E9D"/>
    <w:rsid w:val="00A23060"/>
    <w:rsid w:val="00A23D5D"/>
    <w:rsid w:val="00A26D3F"/>
    <w:rsid w:val="00A26E85"/>
    <w:rsid w:val="00A27CE6"/>
    <w:rsid w:val="00A30784"/>
    <w:rsid w:val="00A30D4D"/>
    <w:rsid w:val="00A311DB"/>
    <w:rsid w:val="00A3148C"/>
    <w:rsid w:val="00A31CF9"/>
    <w:rsid w:val="00A320DF"/>
    <w:rsid w:val="00A32657"/>
    <w:rsid w:val="00A32755"/>
    <w:rsid w:val="00A335EC"/>
    <w:rsid w:val="00A33FEE"/>
    <w:rsid w:val="00A348D1"/>
    <w:rsid w:val="00A35072"/>
    <w:rsid w:val="00A35F5A"/>
    <w:rsid w:val="00A36151"/>
    <w:rsid w:val="00A364A6"/>
    <w:rsid w:val="00A374FA"/>
    <w:rsid w:val="00A37517"/>
    <w:rsid w:val="00A37DFD"/>
    <w:rsid w:val="00A37EE4"/>
    <w:rsid w:val="00A4063C"/>
    <w:rsid w:val="00A4226F"/>
    <w:rsid w:val="00A423A6"/>
    <w:rsid w:val="00A4448E"/>
    <w:rsid w:val="00A44638"/>
    <w:rsid w:val="00A45731"/>
    <w:rsid w:val="00A46227"/>
    <w:rsid w:val="00A46365"/>
    <w:rsid w:val="00A4693D"/>
    <w:rsid w:val="00A52E6E"/>
    <w:rsid w:val="00A534B1"/>
    <w:rsid w:val="00A53C0E"/>
    <w:rsid w:val="00A549BE"/>
    <w:rsid w:val="00A54E67"/>
    <w:rsid w:val="00A54F81"/>
    <w:rsid w:val="00A555B1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2D56"/>
    <w:rsid w:val="00A63F8E"/>
    <w:rsid w:val="00A65FAF"/>
    <w:rsid w:val="00A66375"/>
    <w:rsid w:val="00A706F5"/>
    <w:rsid w:val="00A70DF0"/>
    <w:rsid w:val="00A71FD6"/>
    <w:rsid w:val="00A72DF4"/>
    <w:rsid w:val="00A744AB"/>
    <w:rsid w:val="00A749A0"/>
    <w:rsid w:val="00A74C4E"/>
    <w:rsid w:val="00A7689F"/>
    <w:rsid w:val="00A770A9"/>
    <w:rsid w:val="00A774E2"/>
    <w:rsid w:val="00A802DC"/>
    <w:rsid w:val="00A822D2"/>
    <w:rsid w:val="00A83DD6"/>
    <w:rsid w:val="00A84F9A"/>
    <w:rsid w:val="00A852A6"/>
    <w:rsid w:val="00A854AC"/>
    <w:rsid w:val="00A86428"/>
    <w:rsid w:val="00A86A65"/>
    <w:rsid w:val="00A90308"/>
    <w:rsid w:val="00A9077D"/>
    <w:rsid w:val="00A909CD"/>
    <w:rsid w:val="00A926E4"/>
    <w:rsid w:val="00A93351"/>
    <w:rsid w:val="00A95760"/>
    <w:rsid w:val="00AA0AE4"/>
    <w:rsid w:val="00AA1726"/>
    <w:rsid w:val="00AA2ABC"/>
    <w:rsid w:val="00AA328B"/>
    <w:rsid w:val="00AA40D9"/>
    <w:rsid w:val="00AA456A"/>
    <w:rsid w:val="00AA491C"/>
    <w:rsid w:val="00AA5693"/>
    <w:rsid w:val="00AA6A55"/>
    <w:rsid w:val="00AB2CBD"/>
    <w:rsid w:val="00AB2FFA"/>
    <w:rsid w:val="00AB325C"/>
    <w:rsid w:val="00AB5AEF"/>
    <w:rsid w:val="00AC0594"/>
    <w:rsid w:val="00AC09B6"/>
    <w:rsid w:val="00AC101F"/>
    <w:rsid w:val="00AC20FF"/>
    <w:rsid w:val="00AC490F"/>
    <w:rsid w:val="00AC570E"/>
    <w:rsid w:val="00AC6AFA"/>
    <w:rsid w:val="00AC7971"/>
    <w:rsid w:val="00AD1078"/>
    <w:rsid w:val="00AD1A07"/>
    <w:rsid w:val="00AD28BD"/>
    <w:rsid w:val="00AD3909"/>
    <w:rsid w:val="00AD5FE5"/>
    <w:rsid w:val="00AD6733"/>
    <w:rsid w:val="00AE43D4"/>
    <w:rsid w:val="00AE4A91"/>
    <w:rsid w:val="00AE4B4F"/>
    <w:rsid w:val="00AE567E"/>
    <w:rsid w:val="00AE65C2"/>
    <w:rsid w:val="00AE6913"/>
    <w:rsid w:val="00AE6FCC"/>
    <w:rsid w:val="00AF0D62"/>
    <w:rsid w:val="00AF0EB1"/>
    <w:rsid w:val="00AF0F04"/>
    <w:rsid w:val="00AF1D13"/>
    <w:rsid w:val="00AF2AB4"/>
    <w:rsid w:val="00AF2C0A"/>
    <w:rsid w:val="00AF3F6D"/>
    <w:rsid w:val="00AF531A"/>
    <w:rsid w:val="00B00031"/>
    <w:rsid w:val="00B00B82"/>
    <w:rsid w:val="00B01D76"/>
    <w:rsid w:val="00B028FC"/>
    <w:rsid w:val="00B03ED9"/>
    <w:rsid w:val="00B04874"/>
    <w:rsid w:val="00B05464"/>
    <w:rsid w:val="00B05B05"/>
    <w:rsid w:val="00B05B4A"/>
    <w:rsid w:val="00B10DE2"/>
    <w:rsid w:val="00B10FD1"/>
    <w:rsid w:val="00B1143C"/>
    <w:rsid w:val="00B115B1"/>
    <w:rsid w:val="00B1165C"/>
    <w:rsid w:val="00B11D3A"/>
    <w:rsid w:val="00B15B6F"/>
    <w:rsid w:val="00B16247"/>
    <w:rsid w:val="00B16F27"/>
    <w:rsid w:val="00B16F5A"/>
    <w:rsid w:val="00B17190"/>
    <w:rsid w:val="00B17DD6"/>
    <w:rsid w:val="00B206D0"/>
    <w:rsid w:val="00B21F1F"/>
    <w:rsid w:val="00B24B09"/>
    <w:rsid w:val="00B25219"/>
    <w:rsid w:val="00B25896"/>
    <w:rsid w:val="00B261C9"/>
    <w:rsid w:val="00B263D5"/>
    <w:rsid w:val="00B26BA6"/>
    <w:rsid w:val="00B272FB"/>
    <w:rsid w:val="00B2797A"/>
    <w:rsid w:val="00B27B68"/>
    <w:rsid w:val="00B30899"/>
    <w:rsid w:val="00B30F98"/>
    <w:rsid w:val="00B32478"/>
    <w:rsid w:val="00B332F2"/>
    <w:rsid w:val="00B35269"/>
    <w:rsid w:val="00B35A45"/>
    <w:rsid w:val="00B36B29"/>
    <w:rsid w:val="00B37A9F"/>
    <w:rsid w:val="00B37FAC"/>
    <w:rsid w:val="00B405C7"/>
    <w:rsid w:val="00B43BCF"/>
    <w:rsid w:val="00B451CA"/>
    <w:rsid w:val="00B45EB8"/>
    <w:rsid w:val="00B47487"/>
    <w:rsid w:val="00B478EF"/>
    <w:rsid w:val="00B5040E"/>
    <w:rsid w:val="00B524CF"/>
    <w:rsid w:val="00B53005"/>
    <w:rsid w:val="00B54053"/>
    <w:rsid w:val="00B54A62"/>
    <w:rsid w:val="00B55087"/>
    <w:rsid w:val="00B55745"/>
    <w:rsid w:val="00B55E56"/>
    <w:rsid w:val="00B56E36"/>
    <w:rsid w:val="00B57C4F"/>
    <w:rsid w:val="00B610EA"/>
    <w:rsid w:val="00B61547"/>
    <w:rsid w:val="00B62017"/>
    <w:rsid w:val="00B63818"/>
    <w:rsid w:val="00B63CF6"/>
    <w:rsid w:val="00B640AF"/>
    <w:rsid w:val="00B6451D"/>
    <w:rsid w:val="00B64CA1"/>
    <w:rsid w:val="00B64E33"/>
    <w:rsid w:val="00B653A2"/>
    <w:rsid w:val="00B66FDC"/>
    <w:rsid w:val="00B6709D"/>
    <w:rsid w:val="00B70FAB"/>
    <w:rsid w:val="00B71B21"/>
    <w:rsid w:val="00B71E74"/>
    <w:rsid w:val="00B722CA"/>
    <w:rsid w:val="00B723D3"/>
    <w:rsid w:val="00B7256F"/>
    <w:rsid w:val="00B72A7A"/>
    <w:rsid w:val="00B73CFB"/>
    <w:rsid w:val="00B7597F"/>
    <w:rsid w:val="00B76AE9"/>
    <w:rsid w:val="00B8038B"/>
    <w:rsid w:val="00B805FF"/>
    <w:rsid w:val="00B80D7F"/>
    <w:rsid w:val="00B821B9"/>
    <w:rsid w:val="00B84213"/>
    <w:rsid w:val="00B85EC9"/>
    <w:rsid w:val="00B86B80"/>
    <w:rsid w:val="00B878F8"/>
    <w:rsid w:val="00B904F9"/>
    <w:rsid w:val="00B91008"/>
    <w:rsid w:val="00B92040"/>
    <w:rsid w:val="00B92920"/>
    <w:rsid w:val="00B93395"/>
    <w:rsid w:val="00B93F83"/>
    <w:rsid w:val="00B9421F"/>
    <w:rsid w:val="00B97D8E"/>
    <w:rsid w:val="00BA0575"/>
    <w:rsid w:val="00BA0B10"/>
    <w:rsid w:val="00BA14F1"/>
    <w:rsid w:val="00BA15EF"/>
    <w:rsid w:val="00BA22CA"/>
    <w:rsid w:val="00BA2D30"/>
    <w:rsid w:val="00BA2FE6"/>
    <w:rsid w:val="00BA6E84"/>
    <w:rsid w:val="00BA7296"/>
    <w:rsid w:val="00BA7E0D"/>
    <w:rsid w:val="00BB06C6"/>
    <w:rsid w:val="00BB0801"/>
    <w:rsid w:val="00BB18CA"/>
    <w:rsid w:val="00BB1A44"/>
    <w:rsid w:val="00BB1AF6"/>
    <w:rsid w:val="00BB1E84"/>
    <w:rsid w:val="00BB37DF"/>
    <w:rsid w:val="00BB417B"/>
    <w:rsid w:val="00BB41DA"/>
    <w:rsid w:val="00BB476B"/>
    <w:rsid w:val="00BB48A5"/>
    <w:rsid w:val="00BB6ABC"/>
    <w:rsid w:val="00BC3A29"/>
    <w:rsid w:val="00BC4073"/>
    <w:rsid w:val="00BC4B1B"/>
    <w:rsid w:val="00BC4C2A"/>
    <w:rsid w:val="00BC5057"/>
    <w:rsid w:val="00BC539D"/>
    <w:rsid w:val="00BC5609"/>
    <w:rsid w:val="00BC598F"/>
    <w:rsid w:val="00BC6C2D"/>
    <w:rsid w:val="00BD07F0"/>
    <w:rsid w:val="00BD185E"/>
    <w:rsid w:val="00BD2EAE"/>
    <w:rsid w:val="00BD37F3"/>
    <w:rsid w:val="00BD3CAB"/>
    <w:rsid w:val="00BD47A0"/>
    <w:rsid w:val="00BD73F6"/>
    <w:rsid w:val="00BD7EB2"/>
    <w:rsid w:val="00BE364B"/>
    <w:rsid w:val="00BE3CFF"/>
    <w:rsid w:val="00BE4000"/>
    <w:rsid w:val="00BE49DB"/>
    <w:rsid w:val="00BE79B0"/>
    <w:rsid w:val="00BE7CE0"/>
    <w:rsid w:val="00BE7CFF"/>
    <w:rsid w:val="00BE7D67"/>
    <w:rsid w:val="00BF0867"/>
    <w:rsid w:val="00BF16BD"/>
    <w:rsid w:val="00BF17C1"/>
    <w:rsid w:val="00BF1A57"/>
    <w:rsid w:val="00BF2841"/>
    <w:rsid w:val="00BF284D"/>
    <w:rsid w:val="00BF2DA2"/>
    <w:rsid w:val="00BF3E0E"/>
    <w:rsid w:val="00BF51AF"/>
    <w:rsid w:val="00BF62A5"/>
    <w:rsid w:val="00BF685B"/>
    <w:rsid w:val="00BF7424"/>
    <w:rsid w:val="00C004DC"/>
    <w:rsid w:val="00C01417"/>
    <w:rsid w:val="00C01E76"/>
    <w:rsid w:val="00C01E8F"/>
    <w:rsid w:val="00C02944"/>
    <w:rsid w:val="00C02A28"/>
    <w:rsid w:val="00C02D4E"/>
    <w:rsid w:val="00C03654"/>
    <w:rsid w:val="00C0396C"/>
    <w:rsid w:val="00C03FD0"/>
    <w:rsid w:val="00C04652"/>
    <w:rsid w:val="00C0496F"/>
    <w:rsid w:val="00C06488"/>
    <w:rsid w:val="00C06630"/>
    <w:rsid w:val="00C066D5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9CB"/>
    <w:rsid w:val="00C1494F"/>
    <w:rsid w:val="00C14A24"/>
    <w:rsid w:val="00C16C4B"/>
    <w:rsid w:val="00C16FDE"/>
    <w:rsid w:val="00C206BA"/>
    <w:rsid w:val="00C20859"/>
    <w:rsid w:val="00C209E3"/>
    <w:rsid w:val="00C20D55"/>
    <w:rsid w:val="00C211EC"/>
    <w:rsid w:val="00C2254C"/>
    <w:rsid w:val="00C227B9"/>
    <w:rsid w:val="00C23AEC"/>
    <w:rsid w:val="00C23ED0"/>
    <w:rsid w:val="00C24558"/>
    <w:rsid w:val="00C255F4"/>
    <w:rsid w:val="00C25719"/>
    <w:rsid w:val="00C275D7"/>
    <w:rsid w:val="00C301BF"/>
    <w:rsid w:val="00C307B8"/>
    <w:rsid w:val="00C30BFB"/>
    <w:rsid w:val="00C31EFA"/>
    <w:rsid w:val="00C33716"/>
    <w:rsid w:val="00C33B37"/>
    <w:rsid w:val="00C33DD1"/>
    <w:rsid w:val="00C35E6C"/>
    <w:rsid w:val="00C36404"/>
    <w:rsid w:val="00C371CE"/>
    <w:rsid w:val="00C42ACF"/>
    <w:rsid w:val="00C439BE"/>
    <w:rsid w:val="00C44291"/>
    <w:rsid w:val="00C44963"/>
    <w:rsid w:val="00C44F6F"/>
    <w:rsid w:val="00C45E2C"/>
    <w:rsid w:val="00C4729E"/>
    <w:rsid w:val="00C51681"/>
    <w:rsid w:val="00C5417B"/>
    <w:rsid w:val="00C544E1"/>
    <w:rsid w:val="00C55021"/>
    <w:rsid w:val="00C5550C"/>
    <w:rsid w:val="00C5713E"/>
    <w:rsid w:val="00C573A1"/>
    <w:rsid w:val="00C57556"/>
    <w:rsid w:val="00C603A5"/>
    <w:rsid w:val="00C64FE7"/>
    <w:rsid w:val="00C656E1"/>
    <w:rsid w:val="00C709A8"/>
    <w:rsid w:val="00C70F43"/>
    <w:rsid w:val="00C71B84"/>
    <w:rsid w:val="00C73FD9"/>
    <w:rsid w:val="00C74ADD"/>
    <w:rsid w:val="00C74C1C"/>
    <w:rsid w:val="00C75CEF"/>
    <w:rsid w:val="00C76755"/>
    <w:rsid w:val="00C767BF"/>
    <w:rsid w:val="00C77310"/>
    <w:rsid w:val="00C778B9"/>
    <w:rsid w:val="00C80711"/>
    <w:rsid w:val="00C81653"/>
    <w:rsid w:val="00C81EE8"/>
    <w:rsid w:val="00C83861"/>
    <w:rsid w:val="00C84030"/>
    <w:rsid w:val="00C850F1"/>
    <w:rsid w:val="00C8592C"/>
    <w:rsid w:val="00C8635F"/>
    <w:rsid w:val="00C86743"/>
    <w:rsid w:val="00C86A4C"/>
    <w:rsid w:val="00C87A12"/>
    <w:rsid w:val="00C901EB"/>
    <w:rsid w:val="00C91125"/>
    <w:rsid w:val="00C913F5"/>
    <w:rsid w:val="00C95715"/>
    <w:rsid w:val="00C95AB8"/>
    <w:rsid w:val="00C95ED4"/>
    <w:rsid w:val="00C96BBB"/>
    <w:rsid w:val="00C97289"/>
    <w:rsid w:val="00C97C30"/>
    <w:rsid w:val="00CA03B3"/>
    <w:rsid w:val="00CA0511"/>
    <w:rsid w:val="00CA0521"/>
    <w:rsid w:val="00CA0D7E"/>
    <w:rsid w:val="00CA1E90"/>
    <w:rsid w:val="00CA2042"/>
    <w:rsid w:val="00CA2226"/>
    <w:rsid w:val="00CA25B5"/>
    <w:rsid w:val="00CA2BA5"/>
    <w:rsid w:val="00CA3233"/>
    <w:rsid w:val="00CA4C8C"/>
    <w:rsid w:val="00CA5175"/>
    <w:rsid w:val="00CA59CE"/>
    <w:rsid w:val="00CA5BF6"/>
    <w:rsid w:val="00CA7B16"/>
    <w:rsid w:val="00CB117F"/>
    <w:rsid w:val="00CB22A4"/>
    <w:rsid w:val="00CB3C15"/>
    <w:rsid w:val="00CB451A"/>
    <w:rsid w:val="00CB47C9"/>
    <w:rsid w:val="00CB604D"/>
    <w:rsid w:val="00CB7305"/>
    <w:rsid w:val="00CC1D21"/>
    <w:rsid w:val="00CC1F55"/>
    <w:rsid w:val="00CC2A14"/>
    <w:rsid w:val="00CC2EA3"/>
    <w:rsid w:val="00CC349D"/>
    <w:rsid w:val="00CC46DE"/>
    <w:rsid w:val="00CC493F"/>
    <w:rsid w:val="00CC683D"/>
    <w:rsid w:val="00CC79F2"/>
    <w:rsid w:val="00CC7C12"/>
    <w:rsid w:val="00CD178D"/>
    <w:rsid w:val="00CD28A6"/>
    <w:rsid w:val="00CD2EB3"/>
    <w:rsid w:val="00CD483F"/>
    <w:rsid w:val="00CD4CD2"/>
    <w:rsid w:val="00CD5B19"/>
    <w:rsid w:val="00CD7C9B"/>
    <w:rsid w:val="00CE16AE"/>
    <w:rsid w:val="00CE17BC"/>
    <w:rsid w:val="00CE19C0"/>
    <w:rsid w:val="00CE200C"/>
    <w:rsid w:val="00CE200E"/>
    <w:rsid w:val="00CE22BF"/>
    <w:rsid w:val="00CE2957"/>
    <w:rsid w:val="00CE2B32"/>
    <w:rsid w:val="00CE3532"/>
    <w:rsid w:val="00CE3E9F"/>
    <w:rsid w:val="00CE4027"/>
    <w:rsid w:val="00CE4CC7"/>
    <w:rsid w:val="00CE52C7"/>
    <w:rsid w:val="00CF00D1"/>
    <w:rsid w:val="00CF0F20"/>
    <w:rsid w:val="00CF1327"/>
    <w:rsid w:val="00CF20C5"/>
    <w:rsid w:val="00CF37C3"/>
    <w:rsid w:val="00CF385F"/>
    <w:rsid w:val="00CF4498"/>
    <w:rsid w:val="00CF534F"/>
    <w:rsid w:val="00CF5F8D"/>
    <w:rsid w:val="00CF6F1E"/>
    <w:rsid w:val="00CF71AE"/>
    <w:rsid w:val="00CF7B3C"/>
    <w:rsid w:val="00D00280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7B31"/>
    <w:rsid w:val="00D117FE"/>
    <w:rsid w:val="00D145F9"/>
    <w:rsid w:val="00D162FF"/>
    <w:rsid w:val="00D169E1"/>
    <w:rsid w:val="00D16FB0"/>
    <w:rsid w:val="00D17A97"/>
    <w:rsid w:val="00D17BC6"/>
    <w:rsid w:val="00D2002D"/>
    <w:rsid w:val="00D20723"/>
    <w:rsid w:val="00D20CBC"/>
    <w:rsid w:val="00D21D6E"/>
    <w:rsid w:val="00D229F0"/>
    <w:rsid w:val="00D231EA"/>
    <w:rsid w:val="00D23C5F"/>
    <w:rsid w:val="00D23FB2"/>
    <w:rsid w:val="00D2452C"/>
    <w:rsid w:val="00D25373"/>
    <w:rsid w:val="00D25489"/>
    <w:rsid w:val="00D25B06"/>
    <w:rsid w:val="00D27542"/>
    <w:rsid w:val="00D27BCA"/>
    <w:rsid w:val="00D303F8"/>
    <w:rsid w:val="00D31A12"/>
    <w:rsid w:val="00D31E2E"/>
    <w:rsid w:val="00D31F8C"/>
    <w:rsid w:val="00D33F0C"/>
    <w:rsid w:val="00D37120"/>
    <w:rsid w:val="00D37664"/>
    <w:rsid w:val="00D37CAC"/>
    <w:rsid w:val="00D40872"/>
    <w:rsid w:val="00D446B9"/>
    <w:rsid w:val="00D4505C"/>
    <w:rsid w:val="00D45DBE"/>
    <w:rsid w:val="00D45E91"/>
    <w:rsid w:val="00D46946"/>
    <w:rsid w:val="00D469A5"/>
    <w:rsid w:val="00D51240"/>
    <w:rsid w:val="00D51323"/>
    <w:rsid w:val="00D5160B"/>
    <w:rsid w:val="00D51DC0"/>
    <w:rsid w:val="00D52B2C"/>
    <w:rsid w:val="00D52FAC"/>
    <w:rsid w:val="00D532CC"/>
    <w:rsid w:val="00D53CD5"/>
    <w:rsid w:val="00D552AF"/>
    <w:rsid w:val="00D603E6"/>
    <w:rsid w:val="00D607DF"/>
    <w:rsid w:val="00D613BC"/>
    <w:rsid w:val="00D61601"/>
    <w:rsid w:val="00D61643"/>
    <w:rsid w:val="00D61D61"/>
    <w:rsid w:val="00D61DE3"/>
    <w:rsid w:val="00D623B6"/>
    <w:rsid w:val="00D63186"/>
    <w:rsid w:val="00D63F1C"/>
    <w:rsid w:val="00D648E4"/>
    <w:rsid w:val="00D64E0E"/>
    <w:rsid w:val="00D66110"/>
    <w:rsid w:val="00D6651E"/>
    <w:rsid w:val="00D66B29"/>
    <w:rsid w:val="00D66B5C"/>
    <w:rsid w:val="00D66B72"/>
    <w:rsid w:val="00D702B9"/>
    <w:rsid w:val="00D733EB"/>
    <w:rsid w:val="00D74802"/>
    <w:rsid w:val="00D749A1"/>
    <w:rsid w:val="00D74FA1"/>
    <w:rsid w:val="00D75049"/>
    <w:rsid w:val="00D7545D"/>
    <w:rsid w:val="00D75F16"/>
    <w:rsid w:val="00D765B0"/>
    <w:rsid w:val="00D767A6"/>
    <w:rsid w:val="00D76EF5"/>
    <w:rsid w:val="00D77F17"/>
    <w:rsid w:val="00D80C63"/>
    <w:rsid w:val="00D81C37"/>
    <w:rsid w:val="00D855FB"/>
    <w:rsid w:val="00D90977"/>
    <w:rsid w:val="00D90D42"/>
    <w:rsid w:val="00D92960"/>
    <w:rsid w:val="00D92F34"/>
    <w:rsid w:val="00D96636"/>
    <w:rsid w:val="00D968C3"/>
    <w:rsid w:val="00DA035B"/>
    <w:rsid w:val="00DA1EF4"/>
    <w:rsid w:val="00DA230A"/>
    <w:rsid w:val="00DA29A3"/>
    <w:rsid w:val="00DA355E"/>
    <w:rsid w:val="00DA421A"/>
    <w:rsid w:val="00DA4834"/>
    <w:rsid w:val="00DA55D9"/>
    <w:rsid w:val="00DA5680"/>
    <w:rsid w:val="00DA6310"/>
    <w:rsid w:val="00DA6620"/>
    <w:rsid w:val="00DA6D89"/>
    <w:rsid w:val="00DA76A5"/>
    <w:rsid w:val="00DA7D4F"/>
    <w:rsid w:val="00DB1674"/>
    <w:rsid w:val="00DB29CB"/>
    <w:rsid w:val="00DB29F2"/>
    <w:rsid w:val="00DB2C4F"/>
    <w:rsid w:val="00DB31DD"/>
    <w:rsid w:val="00DB432F"/>
    <w:rsid w:val="00DB66ED"/>
    <w:rsid w:val="00DB778A"/>
    <w:rsid w:val="00DB7A3C"/>
    <w:rsid w:val="00DC0AB1"/>
    <w:rsid w:val="00DC135A"/>
    <w:rsid w:val="00DC1F5A"/>
    <w:rsid w:val="00DC2EEC"/>
    <w:rsid w:val="00DC32EA"/>
    <w:rsid w:val="00DC342D"/>
    <w:rsid w:val="00DC378D"/>
    <w:rsid w:val="00DC52B3"/>
    <w:rsid w:val="00DC663D"/>
    <w:rsid w:val="00DC6E7E"/>
    <w:rsid w:val="00DC7138"/>
    <w:rsid w:val="00DD017E"/>
    <w:rsid w:val="00DD0A1E"/>
    <w:rsid w:val="00DD0A5B"/>
    <w:rsid w:val="00DD0CB6"/>
    <w:rsid w:val="00DD21CF"/>
    <w:rsid w:val="00DD2522"/>
    <w:rsid w:val="00DD3038"/>
    <w:rsid w:val="00DD369A"/>
    <w:rsid w:val="00DD3B03"/>
    <w:rsid w:val="00DD4361"/>
    <w:rsid w:val="00DD4ADA"/>
    <w:rsid w:val="00DD52A9"/>
    <w:rsid w:val="00DD55F4"/>
    <w:rsid w:val="00DD76A2"/>
    <w:rsid w:val="00DE0752"/>
    <w:rsid w:val="00DE352E"/>
    <w:rsid w:val="00DE4C10"/>
    <w:rsid w:val="00DE58E9"/>
    <w:rsid w:val="00DE64C6"/>
    <w:rsid w:val="00DE7A87"/>
    <w:rsid w:val="00DE7D76"/>
    <w:rsid w:val="00DF0CC7"/>
    <w:rsid w:val="00DF0FBF"/>
    <w:rsid w:val="00DF36A6"/>
    <w:rsid w:val="00DF46BA"/>
    <w:rsid w:val="00DF4EC0"/>
    <w:rsid w:val="00DF513F"/>
    <w:rsid w:val="00DF787F"/>
    <w:rsid w:val="00E008C1"/>
    <w:rsid w:val="00E011D4"/>
    <w:rsid w:val="00E018BC"/>
    <w:rsid w:val="00E026E0"/>
    <w:rsid w:val="00E031B0"/>
    <w:rsid w:val="00E037D0"/>
    <w:rsid w:val="00E047BA"/>
    <w:rsid w:val="00E05BE0"/>
    <w:rsid w:val="00E06361"/>
    <w:rsid w:val="00E076E0"/>
    <w:rsid w:val="00E07CED"/>
    <w:rsid w:val="00E07D46"/>
    <w:rsid w:val="00E07F75"/>
    <w:rsid w:val="00E103D2"/>
    <w:rsid w:val="00E10A01"/>
    <w:rsid w:val="00E11217"/>
    <w:rsid w:val="00E12590"/>
    <w:rsid w:val="00E12EAD"/>
    <w:rsid w:val="00E1321E"/>
    <w:rsid w:val="00E13FFA"/>
    <w:rsid w:val="00E15FC5"/>
    <w:rsid w:val="00E17412"/>
    <w:rsid w:val="00E177AA"/>
    <w:rsid w:val="00E209E6"/>
    <w:rsid w:val="00E22F49"/>
    <w:rsid w:val="00E241DE"/>
    <w:rsid w:val="00E24203"/>
    <w:rsid w:val="00E25B60"/>
    <w:rsid w:val="00E26F35"/>
    <w:rsid w:val="00E276C7"/>
    <w:rsid w:val="00E27D9B"/>
    <w:rsid w:val="00E30482"/>
    <w:rsid w:val="00E31B5A"/>
    <w:rsid w:val="00E31F26"/>
    <w:rsid w:val="00E322E1"/>
    <w:rsid w:val="00E32420"/>
    <w:rsid w:val="00E33474"/>
    <w:rsid w:val="00E33575"/>
    <w:rsid w:val="00E3553E"/>
    <w:rsid w:val="00E36B5A"/>
    <w:rsid w:val="00E37001"/>
    <w:rsid w:val="00E37042"/>
    <w:rsid w:val="00E374C9"/>
    <w:rsid w:val="00E400B4"/>
    <w:rsid w:val="00E4020D"/>
    <w:rsid w:val="00E4032B"/>
    <w:rsid w:val="00E41C23"/>
    <w:rsid w:val="00E420B2"/>
    <w:rsid w:val="00E42342"/>
    <w:rsid w:val="00E42A6B"/>
    <w:rsid w:val="00E43007"/>
    <w:rsid w:val="00E43045"/>
    <w:rsid w:val="00E448B3"/>
    <w:rsid w:val="00E451BE"/>
    <w:rsid w:val="00E46019"/>
    <w:rsid w:val="00E4625D"/>
    <w:rsid w:val="00E46AFC"/>
    <w:rsid w:val="00E5189F"/>
    <w:rsid w:val="00E521A5"/>
    <w:rsid w:val="00E5298E"/>
    <w:rsid w:val="00E531C3"/>
    <w:rsid w:val="00E5383E"/>
    <w:rsid w:val="00E53BCE"/>
    <w:rsid w:val="00E55886"/>
    <w:rsid w:val="00E55CA2"/>
    <w:rsid w:val="00E56594"/>
    <w:rsid w:val="00E566C6"/>
    <w:rsid w:val="00E5734B"/>
    <w:rsid w:val="00E575FB"/>
    <w:rsid w:val="00E6027E"/>
    <w:rsid w:val="00E60743"/>
    <w:rsid w:val="00E61EBA"/>
    <w:rsid w:val="00E6250E"/>
    <w:rsid w:val="00E64B2C"/>
    <w:rsid w:val="00E65F7E"/>
    <w:rsid w:val="00E664BF"/>
    <w:rsid w:val="00E66B0F"/>
    <w:rsid w:val="00E67227"/>
    <w:rsid w:val="00E70034"/>
    <w:rsid w:val="00E70662"/>
    <w:rsid w:val="00E7074D"/>
    <w:rsid w:val="00E74262"/>
    <w:rsid w:val="00E756D3"/>
    <w:rsid w:val="00E7616B"/>
    <w:rsid w:val="00E765A0"/>
    <w:rsid w:val="00E76AD0"/>
    <w:rsid w:val="00E80DE5"/>
    <w:rsid w:val="00E80F0E"/>
    <w:rsid w:val="00E81FF6"/>
    <w:rsid w:val="00E824B5"/>
    <w:rsid w:val="00E842AC"/>
    <w:rsid w:val="00E86D79"/>
    <w:rsid w:val="00E871FD"/>
    <w:rsid w:val="00E872C3"/>
    <w:rsid w:val="00E91475"/>
    <w:rsid w:val="00E9234E"/>
    <w:rsid w:val="00E93B52"/>
    <w:rsid w:val="00E93CB3"/>
    <w:rsid w:val="00E942F7"/>
    <w:rsid w:val="00E95354"/>
    <w:rsid w:val="00E9539B"/>
    <w:rsid w:val="00E95A32"/>
    <w:rsid w:val="00E95BF0"/>
    <w:rsid w:val="00EA02BA"/>
    <w:rsid w:val="00EA2746"/>
    <w:rsid w:val="00EA2A2B"/>
    <w:rsid w:val="00EA5AD8"/>
    <w:rsid w:val="00EA7A8B"/>
    <w:rsid w:val="00EB038A"/>
    <w:rsid w:val="00EB0892"/>
    <w:rsid w:val="00EB0A5E"/>
    <w:rsid w:val="00EB1929"/>
    <w:rsid w:val="00EB222F"/>
    <w:rsid w:val="00EB2547"/>
    <w:rsid w:val="00EB2C21"/>
    <w:rsid w:val="00EB3333"/>
    <w:rsid w:val="00EB3DB8"/>
    <w:rsid w:val="00EB42BC"/>
    <w:rsid w:val="00EB4429"/>
    <w:rsid w:val="00EB58DE"/>
    <w:rsid w:val="00EB5F70"/>
    <w:rsid w:val="00EC002A"/>
    <w:rsid w:val="00EC09E2"/>
    <w:rsid w:val="00EC3066"/>
    <w:rsid w:val="00EC5A04"/>
    <w:rsid w:val="00EC60DD"/>
    <w:rsid w:val="00EC64BA"/>
    <w:rsid w:val="00EC6E21"/>
    <w:rsid w:val="00EC70C8"/>
    <w:rsid w:val="00ED07DC"/>
    <w:rsid w:val="00ED0D0F"/>
    <w:rsid w:val="00ED1C7C"/>
    <w:rsid w:val="00ED3056"/>
    <w:rsid w:val="00ED3849"/>
    <w:rsid w:val="00ED3E64"/>
    <w:rsid w:val="00ED53F0"/>
    <w:rsid w:val="00ED5CA9"/>
    <w:rsid w:val="00ED6963"/>
    <w:rsid w:val="00ED6F24"/>
    <w:rsid w:val="00ED79F4"/>
    <w:rsid w:val="00EE07BB"/>
    <w:rsid w:val="00EE0FBC"/>
    <w:rsid w:val="00EE1572"/>
    <w:rsid w:val="00EE18BB"/>
    <w:rsid w:val="00EE1D3D"/>
    <w:rsid w:val="00EE3445"/>
    <w:rsid w:val="00EE3F4B"/>
    <w:rsid w:val="00EE3FBD"/>
    <w:rsid w:val="00EE4899"/>
    <w:rsid w:val="00EE4E41"/>
    <w:rsid w:val="00EE56A3"/>
    <w:rsid w:val="00EE61C9"/>
    <w:rsid w:val="00EF04C1"/>
    <w:rsid w:val="00EF0FE7"/>
    <w:rsid w:val="00EF1230"/>
    <w:rsid w:val="00EF2C11"/>
    <w:rsid w:val="00EF5E7A"/>
    <w:rsid w:val="00EF71F6"/>
    <w:rsid w:val="00EF74D7"/>
    <w:rsid w:val="00EF7A45"/>
    <w:rsid w:val="00EF7A4C"/>
    <w:rsid w:val="00F0344E"/>
    <w:rsid w:val="00F034BF"/>
    <w:rsid w:val="00F05F5C"/>
    <w:rsid w:val="00F06BD1"/>
    <w:rsid w:val="00F10224"/>
    <w:rsid w:val="00F10F30"/>
    <w:rsid w:val="00F10FE4"/>
    <w:rsid w:val="00F1174B"/>
    <w:rsid w:val="00F11D6A"/>
    <w:rsid w:val="00F11F64"/>
    <w:rsid w:val="00F122DF"/>
    <w:rsid w:val="00F1254B"/>
    <w:rsid w:val="00F1307D"/>
    <w:rsid w:val="00F13217"/>
    <w:rsid w:val="00F1376D"/>
    <w:rsid w:val="00F13AE8"/>
    <w:rsid w:val="00F14D12"/>
    <w:rsid w:val="00F14FE3"/>
    <w:rsid w:val="00F15102"/>
    <w:rsid w:val="00F174B2"/>
    <w:rsid w:val="00F17DAF"/>
    <w:rsid w:val="00F217D4"/>
    <w:rsid w:val="00F221F4"/>
    <w:rsid w:val="00F222A1"/>
    <w:rsid w:val="00F233EE"/>
    <w:rsid w:val="00F23BF0"/>
    <w:rsid w:val="00F266AA"/>
    <w:rsid w:val="00F27640"/>
    <w:rsid w:val="00F30698"/>
    <w:rsid w:val="00F30CA5"/>
    <w:rsid w:val="00F30E34"/>
    <w:rsid w:val="00F31AC2"/>
    <w:rsid w:val="00F33190"/>
    <w:rsid w:val="00F336E5"/>
    <w:rsid w:val="00F34175"/>
    <w:rsid w:val="00F350F1"/>
    <w:rsid w:val="00F356D1"/>
    <w:rsid w:val="00F35753"/>
    <w:rsid w:val="00F36981"/>
    <w:rsid w:val="00F37FED"/>
    <w:rsid w:val="00F4024E"/>
    <w:rsid w:val="00F40485"/>
    <w:rsid w:val="00F40B10"/>
    <w:rsid w:val="00F41E26"/>
    <w:rsid w:val="00F422C7"/>
    <w:rsid w:val="00F42D91"/>
    <w:rsid w:val="00F43D1F"/>
    <w:rsid w:val="00F44AC6"/>
    <w:rsid w:val="00F44B3B"/>
    <w:rsid w:val="00F45018"/>
    <w:rsid w:val="00F4518C"/>
    <w:rsid w:val="00F45349"/>
    <w:rsid w:val="00F4538A"/>
    <w:rsid w:val="00F46D5A"/>
    <w:rsid w:val="00F46EE2"/>
    <w:rsid w:val="00F473CE"/>
    <w:rsid w:val="00F50ECF"/>
    <w:rsid w:val="00F51F89"/>
    <w:rsid w:val="00F53D5E"/>
    <w:rsid w:val="00F5474D"/>
    <w:rsid w:val="00F54B65"/>
    <w:rsid w:val="00F54D15"/>
    <w:rsid w:val="00F55176"/>
    <w:rsid w:val="00F55583"/>
    <w:rsid w:val="00F561E2"/>
    <w:rsid w:val="00F57B65"/>
    <w:rsid w:val="00F60594"/>
    <w:rsid w:val="00F60B15"/>
    <w:rsid w:val="00F62A3B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E10"/>
    <w:rsid w:val="00F66EA8"/>
    <w:rsid w:val="00F66EBB"/>
    <w:rsid w:val="00F678CA"/>
    <w:rsid w:val="00F70CAC"/>
    <w:rsid w:val="00F710C3"/>
    <w:rsid w:val="00F71433"/>
    <w:rsid w:val="00F71659"/>
    <w:rsid w:val="00F71977"/>
    <w:rsid w:val="00F726FA"/>
    <w:rsid w:val="00F751A5"/>
    <w:rsid w:val="00F80244"/>
    <w:rsid w:val="00F8025D"/>
    <w:rsid w:val="00F8064F"/>
    <w:rsid w:val="00F81AD8"/>
    <w:rsid w:val="00F82305"/>
    <w:rsid w:val="00F82A2D"/>
    <w:rsid w:val="00F82B6A"/>
    <w:rsid w:val="00F85BED"/>
    <w:rsid w:val="00F85BF0"/>
    <w:rsid w:val="00F85FF7"/>
    <w:rsid w:val="00F86E47"/>
    <w:rsid w:val="00F87EC7"/>
    <w:rsid w:val="00F916D8"/>
    <w:rsid w:val="00F92588"/>
    <w:rsid w:val="00F9329F"/>
    <w:rsid w:val="00F93C3C"/>
    <w:rsid w:val="00F948B1"/>
    <w:rsid w:val="00F948B8"/>
    <w:rsid w:val="00F94BCD"/>
    <w:rsid w:val="00F94D3A"/>
    <w:rsid w:val="00F95C98"/>
    <w:rsid w:val="00FA0296"/>
    <w:rsid w:val="00FA0B36"/>
    <w:rsid w:val="00FA1D33"/>
    <w:rsid w:val="00FA2255"/>
    <w:rsid w:val="00FA229F"/>
    <w:rsid w:val="00FA26D7"/>
    <w:rsid w:val="00FA27D3"/>
    <w:rsid w:val="00FA2A89"/>
    <w:rsid w:val="00FA3E3F"/>
    <w:rsid w:val="00FA6CAA"/>
    <w:rsid w:val="00FB025B"/>
    <w:rsid w:val="00FB199D"/>
    <w:rsid w:val="00FB5280"/>
    <w:rsid w:val="00FB63AD"/>
    <w:rsid w:val="00FB6E9B"/>
    <w:rsid w:val="00FB748B"/>
    <w:rsid w:val="00FC0071"/>
    <w:rsid w:val="00FC09E8"/>
    <w:rsid w:val="00FC0C20"/>
    <w:rsid w:val="00FC0E20"/>
    <w:rsid w:val="00FC0E8E"/>
    <w:rsid w:val="00FC1ABD"/>
    <w:rsid w:val="00FC1F7D"/>
    <w:rsid w:val="00FC28EB"/>
    <w:rsid w:val="00FC340D"/>
    <w:rsid w:val="00FC35A8"/>
    <w:rsid w:val="00FC3F30"/>
    <w:rsid w:val="00FC509F"/>
    <w:rsid w:val="00FC5AA2"/>
    <w:rsid w:val="00FD048C"/>
    <w:rsid w:val="00FD1131"/>
    <w:rsid w:val="00FD179C"/>
    <w:rsid w:val="00FD2A2C"/>
    <w:rsid w:val="00FD2D0B"/>
    <w:rsid w:val="00FD4A23"/>
    <w:rsid w:val="00FD5199"/>
    <w:rsid w:val="00FD7513"/>
    <w:rsid w:val="00FD7CAB"/>
    <w:rsid w:val="00FE08FA"/>
    <w:rsid w:val="00FE0DC7"/>
    <w:rsid w:val="00FE260B"/>
    <w:rsid w:val="00FE2667"/>
    <w:rsid w:val="00FE30E8"/>
    <w:rsid w:val="00FE43EA"/>
    <w:rsid w:val="00FE5B56"/>
    <w:rsid w:val="00FE70AF"/>
    <w:rsid w:val="00FF0676"/>
    <w:rsid w:val="00FF1167"/>
    <w:rsid w:val="00FF1901"/>
    <w:rsid w:val="00FF24BE"/>
    <w:rsid w:val="00FF36D2"/>
    <w:rsid w:val="00FF3936"/>
    <w:rsid w:val="00FF40DE"/>
    <w:rsid w:val="00FF508E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07B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41A41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39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4</Pages>
  <Words>1437</Words>
  <Characters>8196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Юрій Голубов</cp:lastModifiedBy>
  <cp:revision>9</cp:revision>
  <cp:lastPrinted>2017-08-10T09:12:00Z</cp:lastPrinted>
  <dcterms:created xsi:type="dcterms:W3CDTF">2017-08-14T11:28:00Z</dcterms:created>
  <dcterms:modified xsi:type="dcterms:W3CDTF">2017-10-18T09:51:00Z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